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F2790" w14:textId="77777777" w:rsidR="002C3AC9" w:rsidRPr="00F7653F" w:rsidRDefault="00E77EDD" w:rsidP="00DA2E1B">
      <w:pPr>
        <w:pStyle w:val="Heading1"/>
        <w:spacing w:after="0" w:line="360" w:lineRule="auto"/>
        <w:rPr>
          <w:rFonts w:ascii="Calibri" w:hAnsi="Calibri"/>
          <w:sz w:val="28"/>
          <w:szCs w:val="28"/>
        </w:rPr>
      </w:pPr>
      <w:r w:rsidRPr="00F7653F">
        <w:rPr>
          <w:rFonts w:ascii="Calibri" w:hAnsi="Calibri"/>
          <w:sz w:val="28"/>
          <w:szCs w:val="28"/>
        </w:rPr>
        <w:t xml:space="preserve">Frederick County </w:t>
      </w:r>
      <w:r w:rsidR="00B570BA" w:rsidRPr="00F7653F">
        <w:rPr>
          <w:rFonts w:ascii="Calibri" w:hAnsi="Calibri"/>
          <w:sz w:val="28"/>
          <w:szCs w:val="28"/>
        </w:rPr>
        <w:t>CPMT Agenda</w:t>
      </w:r>
    </w:p>
    <w:p w14:paraId="4E0D6D18" w14:textId="6EE22CCC" w:rsidR="002C3AC9" w:rsidRPr="00F7653F" w:rsidRDefault="00AA02A9" w:rsidP="002C3AC9">
      <w:pPr>
        <w:pStyle w:val="Date"/>
        <w:rPr>
          <w:rFonts w:ascii="Calibri" w:hAnsi="Calibri" w:cs="Arial"/>
          <w:sz w:val="18"/>
          <w:szCs w:val="18"/>
        </w:rPr>
      </w:pPr>
      <w:r>
        <w:rPr>
          <w:rFonts w:ascii="Calibri" w:hAnsi="Calibri" w:cs="Arial"/>
          <w:sz w:val="18"/>
          <w:szCs w:val="18"/>
        </w:rPr>
        <w:t>May 21</w:t>
      </w:r>
      <w:r w:rsidR="000C68F8" w:rsidRPr="00F7653F">
        <w:rPr>
          <w:rFonts w:ascii="Calibri" w:hAnsi="Calibri" w:cs="Arial"/>
          <w:sz w:val="18"/>
          <w:szCs w:val="18"/>
        </w:rPr>
        <w:t>, 201</w:t>
      </w:r>
      <w:r w:rsidR="00B87A84" w:rsidRPr="00F7653F">
        <w:rPr>
          <w:rFonts w:ascii="Calibri" w:hAnsi="Calibri" w:cs="Arial"/>
          <w:sz w:val="18"/>
          <w:szCs w:val="18"/>
        </w:rPr>
        <w:t>8</w:t>
      </w:r>
    </w:p>
    <w:p w14:paraId="741F0AE1" w14:textId="77777777" w:rsidR="002C3AC9" w:rsidRPr="00F7653F" w:rsidRDefault="00A4770E" w:rsidP="002C3AC9">
      <w:pPr>
        <w:pStyle w:val="Date"/>
        <w:rPr>
          <w:rFonts w:ascii="Calibri" w:hAnsi="Calibri"/>
          <w:sz w:val="18"/>
          <w:szCs w:val="18"/>
        </w:rPr>
      </w:pPr>
      <w:r w:rsidRPr="00F7653F">
        <w:rPr>
          <w:rFonts w:ascii="Calibri" w:hAnsi="Calibri"/>
          <w:sz w:val="18"/>
          <w:szCs w:val="18"/>
        </w:rPr>
        <w:t>1</w:t>
      </w:r>
      <w:r w:rsidR="00796401" w:rsidRPr="00F7653F">
        <w:rPr>
          <w:rFonts w:ascii="Calibri" w:hAnsi="Calibri"/>
          <w:sz w:val="18"/>
          <w:szCs w:val="18"/>
        </w:rPr>
        <w:t>:00</w:t>
      </w:r>
      <w:r w:rsidR="002C3AC9" w:rsidRPr="00F7653F">
        <w:rPr>
          <w:rFonts w:ascii="Calibri" w:hAnsi="Calibri"/>
          <w:sz w:val="18"/>
          <w:szCs w:val="18"/>
        </w:rPr>
        <w:t xml:space="preserve"> PM</w:t>
      </w:r>
    </w:p>
    <w:p w14:paraId="65F15FC8" w14:textId="77777777" w:rsidR="002C3AC9" w:rsidRPr="00F7653F" w:rsidRDefault="002C3AC9" w:rsidP="002C3AC9">
      <w:pPr>
        <w:pStyle w:val="Date"/>
        <w:rPr>
          <w:rFonts w:ascii="Calibri" w:hAnsi="Calibri"/>
          <w:sz w:val="18"/>
          <w:szCs w:val="18"/>
        </w:rPr>
      </w:pPr>
      <w:r w:rsidRPr="00F7653F">
        <w:rPr>
          <w:rFonts w:ascii="Calibri" w:hAnsi="Calibri"/>
          <w:sz w:val="18"/>
          <w:szCs w:val="18"/>
        </w:rPr>
        <w:t>107 N Kent St</w:t>
      </w:r>
    </w:p>
    <w:p w14:paraId="77F47A35" w14:textId="77777777" w:rsidR="002C3AC9" w:rsidRPr="00F7653F" w:rsidRDefault="002C3AC9" w:rsidP="002C3AC9">
      <w:pPr>
        <w:jc w:val="right"/>
        <w:rPr>
          <w:rFonts w:ascii="Calibri" w:hAnsi="Calibri" w:cs="Arial"/>
          <w:sz w:val="18"/>
          <w:szCs w:val="18"/>
        </w:rPr>
      </w:pPr>
      <w:r w:rsidRPr="00F7653F">
        <w:rPr>
          <w:rFonts w:ascii="Calibri" w:hAnsi="Calibri" w:cs="Arial"/>
          <w:sz w:val="18"/>
          <w:szCs w:val="18"/>
        </w:rPr>
        <w:t>Winchester, VA</w:t>
      </w:r>
    </w:p>
    <w:p w14:paraId="79013B70" w14:textId="77777777" w:rsidR="002C3AC9" w:rsidRPr="00F7653F" w:rsidRDefault="00B87A84" w:rsidP="002C3AC9">
      <w:pPr>
        <w:jc w:val="right"/>
        <w:rPr>
          <w:rFonts w:ascii="Calibri" w:hAnsi="Calibri" w:cs="Arial"/>
          <w:sz w:val="18"/>
          <w:szCs w:val="18"/>
        </w:rPr>
      </w:pPr>
      <w:r w:rsidRPr="00F7653F">
        <w:rPr>
          <w:rFonts w:ascii="Calibri" w:hAnsi="Calibri" w:cs="Arial"/>
          <w:sz w:val="18"/>
          <w:szCs w:val="18"/>
        </w:rPr>
        <w:t>1</w:t>
      </w:r>
      <w:r w:rsidRPr="00F7653F">
        <w:rPr>
          <w:rFonts w:ascii="Calibri" w:hAnsi="Calibri" w:cs="Arial"/>
          <w:sz w:val="18"/>
          <w:szCs w:val="18"/>
          <w:vertAlign w:val="superscript"/>
        </w:rPr>
        <w:t>st</w:t>
      </w:r>
      <w:r w:rsidRPr="00F7653F">
        <w:rPr>
          <w:rFonts w:ascii="Calibri" w:hAnsi="Calibri" w:cs="Arial"/>
          <w:sz w:val="18"/>
          <w:szCs w:val="18"/>
        </w:rPr>
        <w:t xml:space="preserve"> Floor Conference Room</w:t>
      </w:r>
    </w:p>
    <w:p w14:paraId="3F521F04" w14:textId="77777777" w:rsidR="00945582" w:rsidRPr="00377BDD" w:rsidRDefault="00945582" w:rsidP="00E77EDD">
      <w:pPr>
        <w:spacing w:line="360" w:lineRule="auto"/>
        <w:jc w:val="center"/>
        <w:rPr>
          <w:rFonts w:ascii="Calibri" w:hAnsi="Calibri" w:cs="Arial"/>
        </w:rPr>
      </w:pPr>
      <w:r w:rsidRPr="00377BDD">
        <w:rPr>
          <w:rFonts w:ascii="Calibri" w:hAnsi="Calibri"/>
        </w:rPr>
        <w:t>Agenda</w:t>
      </w:r>
    </w:p>
    <w:p w14:paraId="4C7CA283" w14:textId="77777777" w:rsidR="00A65494" w:rsidRPr="00BB34E0" w:rsidRDefault="00A65494" w:rsidP="009B0659">
      <w:pPr>
        <w:pStyle w:val="BodyText"/>
        <w:numPr>
          <w:ilvl w:val="0"/>
          <w:numId w:val="5"/>
        </w:numPr>
        <w:spacing w:line="276" w:lineRule="auto"/>
        <w:rPr>
          <w:rFonts w:ascii="Calibri" w:hAnsi="Calibri"/>
          <w:sz w:val="20"/>
          <w:szCs w:val="20"/>
        </w:rPr>
      </w:pPr>
      <w:r w:rsidRPr="00BB34E0">
        <w:rPr>
          <w:rFonts w:ascii="Calibri" w:hAnsi="Calibri"/>
          <w:sz w:val="20"/>
          <w:szCs w:val="20"/>
        </w:rPr>
        <w:t>Introductions</w:t>
      </w:r>
    </w:p>
    <w:p w14:paraId="64734F0F" w14:textId="75DD8C10" w:rsidR="00A356AC" w:rsidRDefault="005B644C" w:rsidP="009B0659">
      <w:pPr>
        <w:pStyle w:val="BodyText"/>
        <w:numPr>
          <w:ilvl w:val="0"/>
          <w:numId w:val="5"/>
        </w:numPr>
        <w:spacing w:line="276" w:lineRule="auto"/>
        <w:rPr>
          <w:rFonts w:ascii="Calibri" w:hAnsi="Calibri"/>
          <w:sz w:val="20"/>
          <w:szCs w:val="20"/>
        </w:rPr>
      </w:pPr>
      <w:r w:rsidRPr="00BB34E0">
        <w:rPr>
          <w:rFonts w:ascii="Calibri" w:hAnsi="Calibri"/>
          <w:sz w:val="20"/>
          <w:szCs w:val="20"/>
        </w:rPr>
        <w:t>Adoption of</w:t>
      </w:r>
      <w:r w:rsidR="005216C0" w:rsidRPr="00BB34E0">
        <w:rPr>
          <w:rFonts w:ascii="Calibri" w:hAnsi="Calibri"/>
          <w:sz w:val="20"/>
          <w:szCs w:val="20"/>
        </w:rPr>
        <w:t xml:space="preserve"> </w:t>
      </w:r>
      <w:r w:rsidR="005C5951">
        <w:rPr>
          <w:rFonts w:ascii="Calibri" w:hAnsi="Calibri"/>
          <w:sz w:val="20"/>
          <w:szCs w:val="20"/>
        </w:rPr>
        <w:t>April</w:t>
      </w:r>
      <w:r w:rsidR="00B87A84" w:rsidRPr="00BB34E0">
        <w:rPr>
          <w:rFonts w:ascii="Calibri" w:hAnsi="Calibri"/>
          <w:sz w:val="20"/>
          <w:szCs w:val="20"/>
        </w:rPr>
        <w:t xml:space="preserve"> </w:t>
      </w:r>
      <w:r w:rsidR="00B570BA" w:rsidRPr="00BB34E0">
        <w:rPr>
          <w:rFonts w:ascii="Calibri" w:hAnsi="Calibri"/>
          <w:sz w:val="20"/>
          <w:szCs w:val="20"/>
        </w:rPr>
        <w:t>Agenda</w:t>
      </w:r>
    </w:p>
    <w:p w14:paraId="4F5328B0" w14:textId="52F8C205" w:rsidR="00AA02A9" w:rsidRPr="00160B90" w:rsidRDefault="00AA02A9" w:rsidP="009B0659">
      <w:pPr>
        <w:pStyle w:val="BodyText"/>
        <w:numPr>
          <w:ilvl w:val="0"/>
          <w:numId w:val="5"/>
        </w:numPr>
        <w:spacing w:line="276" w:lineRule="auto"/>
        <w:rPr>
          <w:rFonts w:ascii="Calibri" w:hAnsi="Calibri"/>
          <w:sz w:val="20"/>
          <w:szCs w:val="20"/>
        </w:rPr>
      </w:pPr>
      <w:r w:rsidRPr="00160B90">
        <w:rPr>
          <w:rFonts w:ascii="Calibri" w:hAnsi="Calibri"/>
          <w:sz w:val="20"/>
          <w:szCs w:val="20"/>
        </w:rPr>
        <w:t>Audit Entrance Conference</w:t>
      </w:r>
    </w:p>
    <w:p w14:paraId="36ACD9A0" w14:textId="49C7F273" w:rsidR="000F40B3" w:rsidRPr="00BB34E0" w:rsidRDefault="000F40B3" w:rsidP="000F40B3">
      <w:pPr>
        <w:pStyle w:val="BodyText"/>
        <w:numPr>
          <w:ilvl w:val="0"/>
          <w:numId w:val="5"/>
        </w:numPr>
        <w:spacing w:line="276" w:lineRule="auto"/>
        <w:rPr>
          <w:rFonts w:ascii="Calibri" w:hAnsi="Calibri"/>
          <w:sz w:val="20"/>
          <w:szCs w:val="20"/>
        </w:rPr>
      </w:pPr>
      <w:r w:rsidRPr="00BB34E0">
        <w:rPr>
          <w:rFonts w:ascii="Calibri" w:hAnsi="Calibri"/>
          <w:sz w:val="20"/>
          <w:szCs w:val="20"/>
        </w:rPr>
        <w:t>Consent Agenda-See Memo for details</w:t>
      </w:r>
    </w:p>
    <w:p w14:paraId="2025AD89" w14:textId="51531B0C" w:rsidR="000F40B3" w:rsidRPr="00BB34E0" w:rsidRDefault="000F40B3" w:rsidP="00675F3B">
      <w:pPr>
        <w:pStyle w:val="Agendadetail"/>
        <w:tabs>
          <w:tab w:val="clear" w:pos="810"/>
          <w:tab w:val="clear" w:pos="1710"/>
        </w:tabs>
        <w:spacing w:line="276" w:lineRule="auto"/>
        <w:ind w:left="720" w:firstLine="0"/>
        <w:rPr>
          <w:rFonts w:ascii="Calibri" w:hAnsi="Calibri"/>
          <w:sz w:val="20"/>
          <w:szCs w:val="20"/>
        </w:rPr>
      </w:pPr>
      <w:r w:rsidRPr="00BB34E0">
        <w:rPr>
          <w:rFonts w:ascii="Calibri" w:hAnsi="Calibri"/>
          <w:sz w:val="20"/>
          <w:szCs w:val="20"/>
        </w:rPr>
        <w:t xml:space="preserve">Approve </w:t>
      </w:r>
      <w:r w:rsidR="00EC3405">
        <w:rPr>
          <w:rFonts w:ascii="Calibri" w:hAnsi="Calibri"/>
          <w:sz w:val="20"/>
          <w:szCs w:val="20"/>
        </w:rPr>
        <w:t>April</w:t>
      </w:r>
      <w:r w:rsidR="004D186E">
        <w:rPr>
          <w:rFonts w:ascii="Calibri" w:hAnsi="Calibri"/>
          <w:sz w:val="20"/>
          <w:szCs w:val="20"/>
        </w:rPr>
        <w:t xml:space="preserve"> </w:t>
      </w:r>
      <w:r w:rsidRPr="00BB34E0">
        <w:rPr>
          <w:rFonts w:ascii="Calibri" w:hAnsi="Calibri"/>
          <w:sz w:val="20"/>
          <w:szCs w:val="20"/>
        </w:rPr>
        <w:t>Minutes</w:t>
      </w:r>
    </w:p>
    <w:p w14:paraId="607F3583" w14:textId="77777777" w:rsidR="000F40B3" w:rsidRPr="00BB34E0" w:rsidRDefault="002F78A3" w:rsidP="00675F3B">
      <w:pPr>
        <w:pStyle w:val="Agendadetail"/>
        <w:tabs>
          <w:tab w:val="clear" w:pos="810"/>
          <w:tab w:val="clear" w:pos="1710"/>
        </w:tabs>
        <w:spacing w:line="276" w:lineRule="auto"/>
        <w:ind w:left="720" w:firstLine="0"/>
        <w:rPr>
          <w:rFonts w:ascii="Calibri" w:hAnsi="Calibri"/>
          <w:sz w:val="20"/>
          <w:szCs w:val="20"/>
        </w:rPr>
      </w:pPr>
      <w:r w:rsidRPr="00BB34E0">
        <w:rPr>
          <w:rFonts w:ascii="Calibri" w:hAnsi="Calibri"/>
          <w:sz w:val="20"/>
          <w:szCs w:val="20"/>
        </w:rPr>
        <w:t xml:space="preserve">Approve </w:t>
      </w:r>
      <w:r w:rsidR="000F40B3" w:rsidRPr="00BB34E0">
        <w:rPr>
          <w:rFonts w:ascii="Calibri" w:hAnsi="Calibri"/>
          <w:sz w:val="20"/>
          <w:szCs w:val="20"/>
        </w:rPr>
        <w:t>Budget Request Forms</w:t>
      </w:r>
    </w:p>
    <w:p w14:paraId="44BD429F" w14:textId="77777777" w:rsidR="00BF7401" w:rsidRPr="00BB34E0" w:rsidRDefault="00BF7401" w:rsidP="00BF7401">
      <w:pPr>
        <w:pStyle w:val="Agendadetail"/>
        <w:numPr>
          <w:ilvl w:val="0"/>
          <w:numId w:val="5"/>
        </w:numPr>
        <w:spacing w:line="276" w:lineRule="auto"/>
        <w:rPr>
          <w:rFonts w:ascii="Calibri" w:hAnsi="Calibri"/>
          <w:sz w:val="20"/>
          <w:szCs w:val="20"/>
        </w:rPr>
      </w:pPr>
      <w:r w:rsidRPr="00BB34E0">
        <w:rPr>
          <w:rFonts w:ascii="Calibri" w:hAnsi="Calibri"/>
          <w:sz w:val="20"/>
          <w:szCs w:val="20"/>
        </w:rPr>
        <w:t>Executive Session</w:t>
      </w:r>
    </w:p>
    <w:p w14:paraId="2BB1A5CE" w14:textId="3CA0303D" w:rsidR="00BF7401" w:rsidRDefault="005C5951" w:rsidP="00BF7401">
      <w:pPr>
        <w:pStyle w:val="Agendadetail"/>
        <w:tabs>
          <w:tab w:val="clear" w:pos="810"/>
          <w:tab w:val="clear" w:pos="1710"/>
        </w:tabs>
        <w:spacing w:line="276" w:lineRule="auto"/>
        <w:ind w:left="720" w:firstLine="0"/>
        <w:rPr>
          <w:rFonts w:ascii="Calibri" w:hAnsi="Calibri"/>
          <w:sz w:val="20"/>
          <w:szCs w:val="20"/>
        </w:rPr>
      </w:pPr>
      <w:r>
        <w:rPr>
          <w:rFonts w:ascii="Calibri" w:hAnsi="Calibri"/>
          <w:sz w:val="20"/>
          <w:szCs w:val="20"/>
        </w:rPr>
        <w:t>As nece</w:t>
      </w:r>
      <w:r w:rsidR="00BB755F">
        <w:rPr>
          <w:rFonts w:ascii="Calibri" w:hAnsi="Calibri"/>
          <w:sz w:val="20"/>
          <w:szCs w:val="20"/>
        </w:rPr>
        <w:t>ssary</w:t>
      </w:r>
    </w:p>
    <w:p w14:paraId="0B34CD24" w14:textId="77777777" w:rsidR="00384D54" w:rsidRPr="00BB34E0" w:rsidRDefault="00C06341" w:rsidP="00CE4343">
      <w:pPr>
        <w:pStyle w:val="BodyText"/>
        <w:numPr>
          <w:ilvl w:val="0"/>
          <w:numId w:val="5"/>
        </w:numPr>
        <w:spacing w:line="276" w:lineRule="auto"/>
        <w:rPr>
          <w:rFonts w:ascii="Calibri" w:hAnsi="Calibri"/>
          <w:sz w:val="20"/>
          <w:szCs w:val="20"/>
        </w:rPr>
      </w:pPr>
      <w:r w:rsidRPr="00BB34E0">
        <w:rPr>
          <w:rFonts w:ascii="Calibri" w:hAnsi="Calibri"/>
          <w:sz w:val="20"/>
          <w:szCs w:val="20"/>
        </w:rPr>
        <w:t>Committee Member Announcements</w:t>
      </w:r>
    </w:p>
    <w:p w14:paraId="03AE9CCC" w14:textId="77777777" w:rsidR="00C6314E" w:rsidRPr="00BB34E0" w:rsidRDefault="0080419E" w:rsidP="00675F3B">
      <w:pPr>
        <w:pStyle w:val="Agendadetail"/>
        <w:tabs>
          <w:tab w:val="clear" w:pos="810"/>
          <w:tab w:val="clear" w:pos="1710"/>
        </w:tabs>
        <w:spacing w:line="276" w:lineRule="auto"/>
        <w:ind w:left="720" w:firstLine="0"/>
        <w:rPr>
          <w:rFonts w:ascii="Calibri" w:hAnsi="Calibri"/>
          <w:sz w:val="20"/>
          <w:szCs w:val="20"/>
        </w:rPr>
      </w:pPr>
      <w:r w:rsidRPr="00BB34E0">
        <w:rPr>
          <w:rFonts w:ascii="Calibri" w:hAnsi="Calibri"/>
          <w:sz w:val="20"/>
          <w:szCs w:val="20"/>
        </w:rPr>
        <w:t>As Needed</w:t>
      </w:r>
    </w:p>
    <w:p w14:paraId="5CC1F2DC" w14:textId="77777777" w:rsidR="00CC3267" w:rsidRPr="00BB34E0" w:rsidRDefault="0027732A" w:rsidP="009B0659">
      <w:pPr>
        <w:pStyle w:val="BodyText"/>
        <w:numPr>
          <w:ilvl w:val="0"/>
          <w:numId w:val="5"/>
        </w:numPr>
        <w:spacing w:line="276" w:lineRule="auto"/>
        <w:rPr>
          <w:rFonts w:ascii="Calibri" w:hAnsi="Calibri"/>
          <w:sz w:val="20"/>
          <w:szCs w:val="20"/>
        </w:rPr>
      </w:pPr>
      <w:r w:rsidRPr="00BB34E0">
        <w:rPr>
          <w:rFonts w:ascii="Calibri" w:hAnsi="Calibri"/>
          <w:sz w:val="20"/>
          <w:szCs w:val="20"/>
        </w:rPr>
        <w:t>CSA Report</w:t>
      </w:r>
      <w:r w:rsidRPr="00BB34E0">
        <w:rPr>
          <w:rFonts w:ascii="Calibri" w:hAnsi="Calibri"/>
          <w:sz w:val="20"/>
          <w:szCs w:val="20"/>
        </w:rPr>
        <w:tab/>
      </w:r>
      <w:r w:rsidRPr="00BB34E0">
        <w:rPr>
          <w:rFonts w:ascii="Calibri" w:hAnsi="Calibri"/>
          <w:sz w:val="20"/>
          <w:szCs w:val="20"/>
        </w:rPr>
        <w:tab/>
      </w:r>
      <w:r w:rsidRPr="00BB34E0">
        <w:rPr>
          <w:rFonts w:ascii="Calibri" w:hAnsi="Calibri"/>
          <w:sz w:val="20"/>
          <w:szCs w:val="20"/>
        </w:rPr>
        <w:tab/>
      </w:r>
      <w:r w:rsidRPr="00BB34E0">
        <w:rPr>
          <w:rFonts w:ascii="Calibri" w:hAnsi="Calibri"/>
          <w:sz w:val="20"/>
          <w:szCs w:val="20"/>
        </w:rPr>
        <w:tab/>
      </w:r>
      <w:r w:rsidR="001A532F" w:rsidRPr="00BB34E0">
        <w:rPr>
          <w:rFonts w:ascii="Calibri" w:hAnsi="Calibri"/>
          <w:sz w:val="20"/>
          <w:szCs w:val="20"/>
        </w:rPr>
        <w:tab/>
      </w:r>
      <w:r w:rsidR="001A532F" w:rsidRPr="00BB34E0">
        <w:rPr>
          <w:rFonts w:ascii="Calibri" w:hAnsi="Calibri"/>
          <w:sz w:val="20"/>
          <w:szCs w:val="20"/>
        </w:rPr>
        <w:tab/>
      </w:r>
      <w:r w:rsidR="00684803" w:rsidRPr="00BB34E0">
        <w:rPr>
          <w:rFonts w:ascii="Calibri" w:hAnsi="Calibri"/>
          <w:sz w:val="20"/>
          <w:szCs w:val="20"/>
        </w:rPr>
        <w:tab/>
      </w:r>
      <w:r w:rsidRPr="00BB34E0">
        <w:rPr>
          <w:rFonts w:ascii="Calibri" w:hAnsi="Calibri"/>
          <w:sz w:val="20"/>
          <w:szCs w:val="20"/>
        </w:rPr>
        <w:t>Jackie Jury</w:t>
      </w:r>
    </w:p>
    <w:p w14:paraId="178EB6F8" w14:textId="772F9D05" w:rsidR="00860D22" w:rsidRPr="00BB34E0" w:rsidRDefault="007601FF" w:rsidP="00675F3B">
      <w:pPr>
        <w:pStyle w:val="Agendadetail"/>
        <w:tabs>
          <w:tab w:val="clear" w:pos="810"/>
          <w:tab w:val="clear" w:pos="1710"/>
        </w:tabs>
        <w:spacing w:line="276" w:lineRule="auto"/>
        <w:ind w:left="720" w:firstLine="0"/>
        <w:rPr>
          <w:rFonts w:ascii="Calibri" w:hAnsi="Calibri"/>
          <w:sz w:val="20"/>
          <w:szCs w:val="20"/>
        </w:rPr>
      </w:pPr>
      <w:r>
        <w:rPr>
          <w:rFonts w:ascii="Calibri" w:hAnsi="Calibri"/>
          <w:sz w:val="20"/>
          <w:szCs w:val="20"/>
        </w:rPr>
        <w:t xml:space="preserve">April </w:t>
      </w:r>
      <w:r w:rsidR="00EC3405">
        <w:rPr>
          <w:rFonts w:ascii="Calibri" w:hAnsi="Calibri"/>
          <w:sz w:val="20"/>
          <w:szCs w:val="20"/>
        </w:rPr>
        <w:t>Financial Report</w:t>
      </w:r>
      <w:bookmarkStart w:id="0" w:name="_GoBack"/>
      <w:bookmarkEnd w:id="0"/>
    </w:p>
    <w:p w14:paraId="78BACF92" w14:textId="7374CB0E" w:rsidR="001C3436" w:rsidRPr="006878BD" w:rsidRDefault="00860D22" w:rsidP="006878BD">
      <w:pPr>
        <w:pStyle w:val="Agendadetail"/>
        <w:tabs>
          <w:tab w:val="clear" w:pos="810"/>
          <w:tab w:val="clear" w:pos="1710"/>
        </w:tabs>
        <w:spacing w:line="276" w:lineRule="auto"/>
        <w:ind w:left="720" w:firstLine="0"/>
        <w:rPr>
          <w:rFonts w:ascii="Calibri" w:hAnsi="Calibri"/>
          <w:sz w:val="20"/>
          <w:szCs w:val="20"/>
        </w:rPr>
      </w:pPr>
      <w:r w:rsidRPr="00BB34E0">
        <w:rPr>
          <w:rFonts w:ascii="Calibri" w:hAnsi="Calibri"/>
          <w:sz w:val="20"/>
          <w:szCs w:val="20"/>
        </w:rPr>
        <w:t>CSA Updates</w:t>
      </w:r>
    </w:p>
    <w:p w14:paraId="69615BFD" w14:textId="2452C079" w:rsidR="00D93335" w:rsidRDefault="00D93335" w:rsidP="00D93335">
      <w:pPr>
        <w:pStyle w:val="Agendadetail"/>
        <w:numPr>
          <w:ilvl w:val="2"/>
          <w:numId w:val="5"/>
        </w:numPr>
        <w:spacing w:line="276" w:lineRule="auto"/>
        <w:rPr>
          <w:rFonts w:ascii="Calibri" w:hAnsi="Calibri"/>
          <w:sz w:val="20"/>
          <w:szCs w:val="20"/>
        </w:rPr>
      </w:pPr>
      <w:r>
        <w:rPr>
          <w:rFonts w:ascii="Calibri" w:hAnsi="Calibri"/>
          <w:sz w:val="20"/>
          <w:szCs w:val="20"/>
        </w:rPr>
        <w:t>HFW ICC Expansion Grant Update</w:t>
      </w:r>
    </w:p>
    <w:p w14:paraId="15AEAD43" w14:textId="2BBFAA9D" w:rsidR="00964574" w:rsidRDefault="00964574" w:rsidP="00D93335">
      <w:pPr>
        <w:pStyle w:val="Agendadetail"/>
        <w:numPr>
          <w:ilvl w:val="2"/>
          <w:numId w:val="5"/>
        </w:numPr>
        <w:spacing w:line="276" w:lineRule="auto"/>
        <w:rPr>
          <w:rFonts w:ascii="Calibri" w:hAnsi="Calibri"/>
          <w:sz w:val="20"/>
          <w:szCs w:val="20"/>
        </w:rPr>
      </w:pPr>
      <w:r>
        <w:rPr>
          <w:rFonts w:ascii="Calibri" w:hAnsi="Calibri"/>
          <w:sz w:val="20"/>
          <w:szCs w:val="20"/>
        </w:rPr>
        <w:t xml:space="preserve">Grafton </w:t>
      </w:r>
      <w:r w:rsidR="008E69AD">
        <w:rPr>
          <w:rFonts w:ascii="Calibri" w:hAnsi="Calibri"/>
          <w:sz w:val="20"/>
          <w:szCs w:val="20"/>
        </w:rPr>
        <w:t>Group Home Only Proposal</w:t>
      </w:r>
    </w:p>
    <w:p w14:paraId="73011010" w14:textId="3CCEA769" w:rsidR="008E51AB" w:rsidRDefault="00587CB1" w:rsidP="00D93335">
      <w:pPr>
        <w:pStyle w:val="Agendadetail"/>
        <w:numPr>
          <w:ilvl w:val="2"/>
          <w:numId w:val="5"/>
        </w:numPr>
        <w:spacing w:line="276" w:lineRule="auto"/>
        <w:rPr>
          <w:rFonts w:ascii="Calibri" w:hAnsi="Calibri"/>
          <w:sz w:val="20"/>
          <w:szCs w:val="20"/>
        </w:rPr>
      </w:pPr>
      <w:r>
        <w:rPr>
          <w:rFonts w:ascii="Calibri" w:hAnsi="Calibri"/>
          <w:sz w:val="20"/>
          <w:szCs w:val="20"/>
        </w:rPr>
        <w:t>CPMT Member Nominations</w:t>
      </w:r>
    </w:p>
    <w:p w14:paraId="5EF9313F" w14:textId="39B017D0" w:rsidR="008A62E7" w:rsidRPr="00BB34E0" w:rsidRDefault="008A62E7" w:rsidP="00D93335">
      <w:pPr>
        <w:pStyle w:val="Agendadetail"/>
        <w:numPr>
          <w:ilvl w:val="2"/>
          <w:numId w:val="5"/>
        </w:numPr>
        <w:spacing w:line="276" w:lineRule="auto"/>
        <w:rPr>
          <w:rFonts w:ascii="Calibri" w:hAnsi="Calibri"/>
          <w:sz w:val="20"/>
          <w:szCs w:val="20"/>
        </w:rPr>
      </w:pPr>
      <w:r>
        <w:rPr>
          <w:rFonts w:ascii="Calibri" w:hAnsi="Calibri"/>
          <w:sz w:val="20"/>
          <w:szCs w:val="20"/>
        </w:rPr>
        <w:t>Service Gap Survey</w:t>
      </w:r>
    </w:p>
    <w:p w14:paraId="065C4286" w14:textId="77777777" w:rsidR="00E4566A" w:rsidRPr="00BB34E0" w:rsidRDefault="000172C9" w:rsidP="00E4566A">
      <w:pPr>
        <w:pStyle w:val="BodyText"/>
        <w:numPr>
          <w:ilvl w:val="0"/>
          <w:numId w:val="5"/>
        </w:numPr>
        <w:spacing w:line="276" w:lineRule="auto"/>
        <w:rPr>
          <w:rFonts w:ascii="Calibri" w:hAnsi="Calibri"/>
          <w:sz w:val="20"/>
          <w:szCs w:val="20"/>
        </w:rPr>
      </w:pPr>
      <w:r w:rsidRPr="00BB34E0">
        <w:rPr>
          <w:rFonts w:ascii="Calibri" w:hAnsi="Calibri"/>
          <w:sz w:val="20"/>
          <w:szCs w:val="20"/>
        </w:rPr>
        <w:t>Old Business</w:t>
      </w:r>
    </w:p>
    <w:p w14:paraId="3850D76F" w14:textId="2E9A4E55" w:rsidR="001B2CB3" w:rsidRPr="00BB34E0" w:rsidRDefault="00174E7C" w:rsidP="00675F3B">
      <w:pPr>
        <w:pStyle w:val="Agendadetail"/>
        <w:tabs>
          <w:tab w:val="clear" w:pos="810"/>
          <w:tab w:val="clear" w:pos="1710"/>
        </w:tabs>
        <w:spacing w:line="276" w:lineRule="auto"/>
        <w:ind w:left="720" w:firstLine="0"/>
        <w:rPr>
          <w:rFonts w:ascii="Calibri" w:hAnsi="Calibri"/>
          <w:sz w:val="20"/>
          <w:szCs w:val="20"/>
        </w:rPr>
      </w:pPr>
      <w:r>
        <w:rPr>
          <w:rFonts w:ascii="Calibri" w:hAnsi="Calibri"/>
          <w:sz w:val="20"/>
          <w:szCs w:val="20"/>
        </w:rPr>
        <w:t>Kin</w:t>
      </w:r>
      <w:r w:rsidR="00BD1EE7">
        <w:rPr>
          <w:rFonts w:ascii="Calibri" w:hAnsi="Calibri"/>
          <w:sz w:val="20"/>
          <w:szCs w:val="20"/>
        </w:rPr>
        <w:t>ship Guardianship Assistance Program</w:t>
      </w:r>
      <w:r w:rsidR="001B2CB3">
        <w:rPr>
          <w:rFonts w:ascii="Calibri" w:hAnsi="Calibri"/>
          <w:sz w:val="20"/>
          <w:szCs w:val="20"/>
        </w:rPr>
        <w:tab/>
      </w:r>
      <w:r w:rsidR="001B2CB3">
        <w:rPr>
          <w:rFonts w:ascii="Calibri" w:hAnsi="Calibri"/>
          <w:sz w:val="20"/>
          <w:szCs w:val="20"/>
        </w:rPr>
        <w:tab/>
      </w:r>
      <w:r w:rsidR="001B2CB3">
        <w:rPr>
          <w:rFonts w:ascii="Calibri" w:hAnsi="Calibri"/>
          <w:sz w:val="20"/>
          <w:szCs w:val="20"/>
        </w:rPr>
        <w:tab/>
        <w:t>Jackie Jury</w:t>
      </w:r>
    </w:p>
    <w:p w14:paraId="2D2B8653" w14:textId="77777777" w:rsidR="007A62ED" w:rsidRPr="00BB34E0" w:rsidRDefault="00AF2B07" w:rsidP="00386EDE">
      <w:pPr>
        <w:pStyle w:val="Agendadetail"/>
        <w:numPr>
          <w:ilvl w:val="0"/>
          <w:numId w:val="5"/>
        </w:numPr>
        <w:spacing w:line="276" w:lineRule="auto"/>
        <w:rPr>
          <w:rFonts w:ascii="Calibri" w:hAnsi="Calibri"/>
          <w:sz w:val="20"/>
          <w:szCs w:val="20"/>
        </w:rPr>
      </w:pPr>
      <w:r w:rsidRPr="00BB34E0">
        <w:rPr>
          <w:rFonts w:ascii="Calibri" w:hAnsi="Calibri"/>
          <w:sz w:val="20"/>
          <w:szCs w:val="20"/>
        </w:rPr>
        <w:t>New Business</w:t>
      </w:r>
    </w:p>
    <w:p w14:paraId="45F9AC77" w14:textId="1AAF11D4" w:rsidR="00292B45" w:rsidRDefault="007821E6" w:rsidP="00675F3B">
      <w:pPr>
        <w:pStyle w:val="Agendadetail"/>
        <w:tabs>
          <w:tab w:val="clear" w:pos="810"/>
          <w:tab w:val="clear" w:pos="1710"/>
        </w:tabs>
        <w:spacing w:line="276" w:lineRule="auto"/>
        <w:ind w:left="720" w:firstLine="0"/>
        <w:rPr>
          <w:rFonts w:ascii="Calibri" w:hAnsi="Calibri"/>
          <w:sz w:val="20"/>
          <w:szCs w:val="20"/>
        </w:rPr>
      </w:pPr>
      <w:r>
        <w:rPr>
          <w:rFonts w:ascii="Calibri" w:hAnsi="Calibri"/>
          <w:sz w:val="20"/>
          <w:szCs w:val="20"/>
        </w:rPr>
        <w:t>CSA Policy and Procedure Manual Draft</w:t>
      </w:r>
      <w:r w:rsidR="00827B11">
        <w:rPr>
          <w:rFonts w:ascii="Calibri" w:hAnsi="Calibri"/>
          <w:sz w:val="20"/>
          <w:szCs w:val="20"/>
        </w:rPr>
        <w:tab/>
      </w:r>
      <w:r w:rsidR="00827B11">
        <w:rPr>
          <w:rFonts w:ascii="Calibri" w:hAnsi="Calibri"/>
          <w:sz w:val="20"/>
          <w:szCs w:val="20"/>
        </w:rPr>
        <w:tab/>
      </w:r>
      <w:r w:rsidR="00827B11">
        <w:rPr>
          <w:rFonts w:ascii="Calibri" w:hAnsi="Calibri"/>
          <w:sz w:val="20"/>
          <w:szCs w:val="20"/>
        </w:rPr>
        <w:tab/>
      </w:r>
      <w:r w:rsidR="005C5951">
        <w:rPr>
          <w:rFonts w:ascii="Calibri" w:hAnsi="Calibri"/>
          <w:sz w:val="20"/>
          <w:szCs w:val="20"/>
        </w:rPr>
        <w:t>Jackie Jury</w:t>
      </w:r>
    </w:p>
    <w:p w14:paraId="55F3BC7F" w14:textId="77777777" w:rsidR="00801353" w:rsidRPr="00BB34E0" w:rsidRDefault="00801353" w:rsidP="009B0659">
      <w:pPr>
        <w:pStyle w:val="Agendadetail"/>
        <w:numPr>
          <w:ilvl w:val="0"/>
          <w:numId w:val="5"/>
        </w:numPr>
        <w:spacing w:line="276" w:lineRule="auto"/>
        <w:rPr>
          <w:rFonts w:ascii="Calibri" w:hAnsi="Calibri"/>
          <w:sz w:val="20"/>
          <w:szCs w:val="20"/>
        </w:rPr>
      </w:pPr>
      <w:r w:rsidRPr="00BB34E0">
        <w:rPr>
          <w:rFonts w:ascii="Calibri" w:hAnsi="Calibri"/>
          <w:sz w:val="20"/>
          <w:szCs w:val="20"/>
        </w:rPr>
        <w:t>Review Assigned Tasks</w:t>
      </w:r>
    </w:p>
    <w:p w14:paraId="02932EE1" w14:textId="77777777" w:rsidR="001760CC" w:rsidRPr="00BB34E0" w:rsidRDefault="00801353" w:rsidP="002E0FC5">
      <w:pPr>
        <w:pStyle w:val="Agendadetail"/>
        <w:numPr>
          <w:ilvl w:val="0"/>
          <w:numId w:val="5"/>
        </w:numPr>
        <w:spacing w:line="276" w:lineRule="auto"/>
        <w:rPr>
          <w:rFonts w:ascii="Calibri" w:hAnsi="Calibri"/>
          <w:sz w:val="20"/>
          <w:szCs w:val="20"/>
        </w:rPr>
      </w:pPr>
      <w:r w:rsidRPr="00BB34E0">
        <w:rPr>
          <w:rFonts w:ascii="Calibri" w:hAnsi="Calibri"/>
          <w:sz w:val="20"/>
          <w:szCs w:val="20"/>
        </w:rPr>
        <w:t>Next Meeting</w:t>
      </w:r>
      <w:r w:rsidR="00C947FA" w:rsidRPr="00BB34E0">
        <w:rPr>
          <w:rFonts w:ascii="Calibri" w:hAnsi="Calibri"/>
          <w:sz w:val="20"/>
          <w:szCs w:val="20"/>
        </w:rPr>
        <w:t>s</w:t>
      </w:r>
    </w:p>
    <w:p w14:paraId="637A1FF0" w14:textId="563EF4C6" w:rsidR="00403BEB" w:rsidRPr="00BB34E0" w:rsidRDefault="00403BEB" w:rsidP="00675F3B">
      <w:pPr>
        <w:pStyle w:val="Agendadetail"/>
        <w:tabs>
          <w:tab w:val="clear" w:pos="810"/>
          <w:tab w:val="clear" w:pos="1710"/>
        </w:tabs>
        <w:spacing w:line="276" w:lineRule="auto"/>
        <w:ind w:left="720" w:firstLine="0"/>
        <w:rPr>
          <w:rFonts w:ascii="Calibri" w:hAnsi="Calibri"/>
          <w:sz w:val="20"/>
          <w:szCs w:val="20"/>
        </w:rPr>
      </w:pPr>
      <w:r w:rsidRPr="00BB34E0">
        <w:rPr>
          <w:rFonts w:ascii="Calibri" w:hAnsi="Calibri"/>
          <w:sz w:val="20"/>
          <w:szCs w:val="20"/>
        </w:rPr>
        <w:t xml:space="preserve">CPMT </w:t>
      </w:r>
      <w:r w:rsidR="00B114E5">
        <w:rPr>
          <w:rFonts w:ascii="Calibri" w:hAnsi="Calibri"/>
          <w:sz w:val="20"/>
          <w:szCs w:val="20"/>
        </w:rPr>
        <w:t>June 25</w:t>
      </w:r>
      <w:r w:rsidR="00964574" w:rsidRPr="00B114E5">
        <w:rPr>
          <w:rFonts w:ascii="Calibri" w:hAnsi="Calibri"/>
          <w:sz w:val="20"/>
          <w:szCs w:val="20"/>
          <w:vertAlign w:val="superscript"/>
        </w:rPr>
        <w:t xml:space="preserve">, </w:t>
      </w:r>
      <w:r w:rsidR="00964574" w:rsidRPr="00B114E5">
        <w:rPr>
          <w:rFonts w:ascii="Calibri" w:hAnsi="Calibri"/>
          <w:sz w:val="20"/>
          <w:szCs w:val="20"/>
        </w:rPr>
        <w:t>2018</w:t>
      </w:r>
      <w:r w:rsidR="00964574" w:rsidRPr="00DD453D">
        <w:rPr>
          <w:rFonts w:ascii="Calibri" w:hAnsi="Calibri"/>
          <w:sz w:val="20"/>
          <w:szCs w:val="20"/>
        </w:rPr>
        <w:t>,</w:t>
      </w:r>
      <w:r w:rsidR="00964574">
        <w:rPr>
          <w:rFonts w:ascii="Calibri" w:hAnsi="Calibri"/>
          <w:sz w:val="20"/>
          <w:szCs w:val="20"/>
        </w:rPr>
        <w:t xml:space="preserve"> 1</w:t>
      </w:r>
      <w:r w:rsidR="00964574" w:rsidRPr="00964574">
        <w:rPr>
          <w:rFonts w:ascii="Calibri" w:hAnsi="Calibri"/>
          <w:sz w:val="20"/>
          <w:szCs w:val="20"/>
          <w:vertAlign w:val="superscript"/>
        </w:rPr>
        <w:t>st</w:t>
      </w:r>
      <w:r w:rsidR="00964574">
        <w:rPr>
          <w:rFonts w:ascii="Calibri" w:hAnsi="Calibri"/>
          <w:sz w:val="20"/>
          <w:szCs w:val="20"/>
        </w:rPr>
        <w:t xml:space="preserve"> </w:t>
      </w:r>
      <w:r w:rsidRPr="00BB34E0">
        <w:rPr>
          <w:rFonts w:ascii="Calibri" w:hAnsi="Calibri"/>
          <w:sz w:val="20"/>
          <w:szCs w:val="20"/>
        </w:rPr>
        <w:t>Floor Conference Room</w:t>
      </w:r>
      <w:r w:rsidR="00533742">
        <w:rPr>
          <w:rFonts w:ascii="Calibri" w:hAnsi="Calibri"/>
          <w:sz w:val="20"/>
          <w:szCs w:val="20"/>
        </w:rPr>
        <w:t xml:space="preserve">- </w:t>
      </w:r>
      <w:r w:rsidRPr="00DD453D">
        <w:rPr>
          <w:rFonts w:ascii="Calibri" w:hAnsi="Calibri"/>
          <w:sz w:val="20"/>
          <w:szCs w:val="20"/>
        </w:rPr>
        <w:t>See</w:t>
      </w:r>
      <w:r w:rsidRPr="00BB34E0">
        <w:rPr>
          <w:rFonts w:ascii="Calibri" w:hAnsi="Calibri"/>
          <w:sz w:val="20"/>
          <w:szCs w:val="20"/>
        </w:rPr>
        <w:t xml:space="preserve"> Memo for future dates</w:t>
      </w:r>
    </w:p>
    <w:p w14:paraId="5F282EDA" w14:textId="524FF012" w:rsidR="00D0490E" w:rsidRPr="00BB34E0" w:rsidRDefault="00D0490E" w:rsidP="00675F3B">
      <w:pPr>
        <w:pStyle w:val="Agendadetail"/>
        <w:tabs>
          <w:tab w:val="clear" w:pos="810"/>
          <w:tab w:val="clear" w:pos="1710"/>
        </w:tabs>
        <w:spacing w:line="276" w:lineRule="auto"/>
        <w:ind w:left="720" w:firstLine="0"/>
        <w:rPr>
          <w:rFonts w:ascii="Calibri" w:hAnsi="Calibri"/>
          <w:sz w:val="20"/>
          <w:szCs w:val="20"/>
        </w:rPr>
      </w:pPr>
      <w:r w:rsidRPr="00BB34E0">
        <w:rPr>
          <w:rFonts w:ascii="Calibri" w:hAnsi="Calibri"/>
          <w:sz w:val="20"/>
          <w:szCs w:val="20"/>
        </w:rPr>
        <w:t xml:space="preserve">Joint FAPT/CPMT </w:t>
      </w:r>
      <w:r w:rsidR="008031D6">
        <w:rPr>
          <w:rFonts w:ascii="Calibri" w:hAnsi="Calibri"/>
          <w:sz w:val="20"/>
          <w:szCs w:val="20"/>
        </w:rPr>
        <w:t>May 22</w:t>
      </w:r>
      <w:r w:rsidR="00B36D8C" w:rsidRPr="00BB34E0">
        <w:rPr>
          <w:rFonts w:ascii="Calibri" w:hAnsi="Calibri"/>
          <w:sz w:val="20"/>
          <w:szCs w:val="20"/>
        </w:rPr>
        <w:t>, 2018</w:t>
      </w:r>
      <w:r w:rsidR="00A373A6" w:rsidRPr="00BB34E0">
        <w:rPr>
          <w:rFonts w:ascii="Calibri" w:hAnsi="Calibri"/>
          <w:sz w:val="20"/>
          <w:szCs w:val="20"/>
        </w:rPr>
        <w:t>,</w:t>
      </w:r>
      <w:r w:rsidR="00B10EEC" w:rsidRPr="00BB34E0">
        <w:rPr>
          <w:rFonts w:ascii="Calibri" w:hAnsi="Calibri"/>
          <w:sz w:val="20"/>
          <w:szCs w:val="20"/>
        </w:rPr>
        <w:t xml:space="preserve"> 1:00 p.m. CSA Conference Room</w:t>
      </w:r>
      <w:r w:rsidR="00B95572">
        <w:rPr>
          <w:rFonts w:ascii="Calibri" w:hAnsi="Calibri"/>
          <w:sz w:val="20"/>
          <w:szCs w:val="20"/>
        </w:rPr>
        <w:t xml:space="preserve">- </w:t>
      </w:r>
      <w:r w:rsidR="00B95572" w:rsidRPr="00B95572">
        <w:rPr>
          <w:rFonts w:ascii="Calibri" w:hAnsi="Calibri"/>
          <w:sz w:val="20"/>
          <w:szCs w:val="20"/>
          <w:highlight w:val="yellow"/>
        </w:rPr>
        <w:t>CANCELLED</w:t>
      </w:r>
      <w:r w:rsidR="00B95572" w:rsidRPr="00DD453D">
        <w:rPr>
          <w:rFonts w:ascii="Calibri" w:hAnsi="Calibri"/>
          <w:sz w:val="20"/>
          <w:szCs w:val="20"/>
        </w:rPr>
        <w:t xml:space="preserve"> due limited number of FAPT meetings and high number of cases needing review.</w:t>
      </w:r>
    </w:p>
    <w:p w14:paraId="239A4AEC" w14:textId="77777777" w:rsidR="00801353" w:rsidRPr="00BB34E0" w:rsidRDefault="00801353" w:rsidP="009B0659">
      <w:pPr>
        <w:pStyle w:val="Agendadetail"/>
        <w:numPr>
          <w:ilvl w:val="0"/>
          <w:numId w:val="5"/>
        </w:numPr>
        <w:spacing w:line="276" w:lineRule="auto"/>
        <w:rPr>
          <w:rFonts w:ascii="Calibri" w:hAnsi="Calibri"/>
          <w:sz w:val="20"/>
          <w:szCs w:val="20"/>
        </w:rPr>
      </w:pPr>
      <w:r w:rsidRPr="00BB34E0">
        <w:rPr>
          <w:rFonts w:ascii="Calibri" w:hAnsi="Calibri"/>
          <w:sz w:val="20"/>
          <w:szCs w:val="20"/>
        </w:rPr>
        <w:t>Adjourn</w:t>
      </w:r>
    </w:p>
    <w:p w14:paraId="7138FE86" w14:textId="77777777" w:rsidR="00825B88" w:rsidRPr="00F7653F" w:rsidRDefault="00825B88" w:rsidP="00825B88">
      <w:pPr>
        <w:pStyle w:val="Agendadetail"/>
        <w:numPr>
          <w:ilvl w:val="0"/>
          <w:numId w:val="0"/>
        </w:numPr>
        <w:tabs>
          <w:tab w:val="num" w:pos="1440"/>
        </w:tabs>
        <w:spacing w:line="240" w:lineRule="auto"/>
        <w:rPr>
          <w:rFonts w:ascii="Calibri" w:hAnsi="Calibri"/>
          <w:sz w:val="18"/>
          <w:szCs w:val="18"/>
        </w:rPr>
      </w:pPr>
      <w:r w:rsidRPr="00F7653F">
        <w:rPr>
          <w:rFonts w:ascii="Calibri" w:hAnsi="Calibri"/>
          <w:sz w:val="18"/>
          <w:szCs w:val="18"/>
        </w:rPr>
        <w:t xml:space="preserve">**Instructions for Closed Session: </w:t>
      </w:r>
    </w:p>
    <w:p w14:paraId="32893CC3" w14:textId="77777777" w:rsidR="00825B88" w:rsidRPr="00F7653F" w:rsidRDefault="00825B88" w:rsidP="00825B88">
      <w:pPr>
        <w:pStyle w:val="Agendadetail"/>
        <w:numPr>
          <w:ilvl w:val="0"/>
          <w:numId w:val="27"/>
        </w:numPr>
        <w:spacing w:line="240" w:lineRule="auto"/>
        <w:rPr>
          <w:rFonts w:ascii="Calibri" w:hAnsi="Calibri"/>
          <w:sz w:val="18"/>
          <w:szCs w:val="18"/>
        </w:rPr>
      </w:pPr>
      <w:r w:rsidRPr="00F7653F">
        <w:rPr>
          <w:rFonts w:ascii="Calibri" w:hAnsi="Calibri"/>
          <w:sz w:val="18"/>
          <w:szCs w:val="18"/>
        </w:rPr>
        <w:t>Motion to convene in Executive Session pursuant to 2.2-3711(A)(4) and (15), and in accordance with the provisions of 2.2-5210 of the Code of Virginia for proceedings to consider the appropriate provision of services and fu</w:t>
      </w:r>
      <w:r w:rsidR="00BE048A" w:rsidRPr="00F7653F">
        <w:rPr>
          <w:rFonts w:ascii="Calibri" w:hAnsi="Calibri"/>
          <w:sz w:val="18"/>
          <w:szCs w:val="18"/>
        </w:rPr>
        <w:t>n</w:t>
      </w:r>
      <w:r w:rsidRPr="00F7653F">
        <w:rPr>
          <w:rFonts w:ascii="Calibri" w:hAnsi="Calibri"/>
          <w:sz w:val="18"/>
          <w:szCs w:val="18"/>
        </w:rPr>
        <w:t>ding for a particular child or family or both who have been referred to the Family Assessment and Planning Team and the Child &amp; Family Team Meeting process, and whose case is being assessed by this team or reviewed by the Community Management and Policy Team</w:t>
      </w:r>
    </w:p>
    <w:p w14:paraId="55ECD5D6" w14:textId="77777777" w:rsidR="00825B88" w:rsidRPr="00F7653F" w:rsidRDefault="00825B88" w:rsidP="00825B88">
      <w:pPr>
        <w:pStyle w:val="Agendadetail"/>
        <w:numPr>
          <w:ilvl w:val="0"/>
          <w:numId w:val="27"/>
        </w:numPr>
        <w:spacing w:line="240" w:lineRule="auto"/>
        <w:rPr>
          <w:rFonts w:ascii="Calibri" w:hAnsi="Calibri"/>
          <w:sz w:val="18"/>
          <w:szCs w:val="18"/>
        </w:rPr>
      </w:pPr>
      <w:r w:rsidRPr="00F7653F">
        <w:rPr>
          <w:rFonts w:ascii="Calibri" w:hAnsi="Calibri" w:cs="Arial"/>
          <w:sz w:val="18"/>
          <w:szCs w:val="18"/>
        </w:rPr>
        <w:t>Motion to return to open session-</w:t>
      </w:r>
    </w:p>
    <w:p w14:paraId="79D45A24" w14:textId="77777777" w:rsidR="00825B88" w:rsidRPr="00F7653F" w:rsidRDefault="00825B88" w:rsidP="00825B88">
      <w:pPr>
        <w:pStyle w:val="Agendadetail"/>
        <w:numPr>
          <w:ilvl w:val="0"/>
          <w:numId w:val="27"/>
        </w:numPr>
        <w:tabs>
          <w:tab w:val="num" w:pos="1440"/>
        </w:tabs>
        <w:spacing w:line="276" w:lineRule="auto"/>
        <w:rPr>
          <w:rFonts w:ascii="Calibri" w:hAnsi="Calibri"/>
          <w:sz w:val="18"/>
          <w:szCs w:val="18"/>
        </w:rPr>
      </w:pPr>
      <w:r w:rsidRPr="00F7653F">
        <w:rPr>
          <w:rFonts w:ascii="Calibri" w:hAnsi="Calibri"/>
          <w:sz w:val="18"/>
          <w:szCs w:val="18"/>
        </w:rPr>
        <w:t>Motion that the Frederick County CPMT certify that to the best of each member’s knowledge, (1) only public business matters lawfully exempted from open meeting requirements, and (2) only such public business matters were identified in the motion by which the closed meeting was convened were heard, discussed, or considered in the closed meeting.</w:t>
      </w:r>
    </w:p>
    <w:p w14:paraId="62930A64" w14:textId="77777777" w:rsidR="00825B88" w:rsidRPr="00F7653F" w:rsidRDefault="00825B88" w:rsidP="00825B88">
      <w:pPr>
        <w:pStyle w:val="Agendadetail"/>
        <w:numPr>
          <w:ilvl w:val="0"/>
          <w:numId w:val="27"/>
        </w:numPr>
        <w:tabs>
          <w:tab w:val="num" w:pos="1440"/>
        </w:tabs>
        <w:spacing w:line="276" w:lineRule="auto"/>
        <w:rPr>
          <w:rFonts w:ascii="Calibri" w:hAnsi="Calibri"/>
          <w:sz w:val="18"/>
          <w:szCs w:val="18"/>
        </w:rPr>
      </w:pPr>
      <w:r w:rsidRPr="00F7653F">
        <w:rPr>
          <w:rFonts w:ascii="Calibri" w:hAnsi="Calibri"/>
          <w:sz w:val="18"/>
          <w:szCs w:val="18"/>
        </w:rPr>
        <w:t>Roll Call Affirmation</w:t>
      </w:r>
    </w:p>
    <w:p w14:paraId="3E028D26" w14:textId="77777777" w:rsidR="00825B88" w:rsidRPr="00F7653F" w:rsidRDefault="00825B88" w:rsidP="00825B88">
      <w:pPr>
        <w:pStyle w:val="Agendadetail"/>
        <w:numPr>
          <w:ilvl w:val="0"/>
          <w:numId w:val="27"/>
        </w:numPr>
        <w:spacing w:line="276" w:lineRule="auto"/>
        <w:rPr>
          <w:rFonts w:ascii="Calibri" w:hAnsi="Calibri"/>
          <w:sz w:val="18"/>
          <w:szCs w:val="18"/>
        </w:rPr>
      </w:pPr>
      <w:r w:rsidRPr="00F7653F">
        <w:rPr>
          <w:rFonts w:ascii="Calibri" w:hAnsi="Calibri"/>
          <w:sz w:val="18"/>
          <w:szCs w:val="18"/>
        </w:rPr>
        <w:t>Motion to Approve cases discussed in Executive Session</w:t>
      </w:r>
    </w:p>
    <w:sectPr w:rsidR="00825B88" w:rsidRPr="00F7653F" w:rsidSect="00954A3F">
      <w:pgSz w:w="12240" w:h="15840"/>
      <w:pgMar w:top="117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1800A" w14:textId="77777777" w:rsidR="00EA19E6" w:rsidRDefault="00EA19E6" w:rsidP="008A7468">
      <w:r>
        <w:separator/>
      </w:r>
    </w:p>
  </w:endnote>
  <w:endnote w:type="continuationSeparator" w:id="0">
    <w:p w14:paraId="45F043F9" w14:textId="77777777" w:rsidR="00EA19E6" w:rsidRDefault="00EA19E6" w:rsidP="008A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459BC" w14:textId="77777777" w:rsidR="00EA19E6" w:rsidRDefault="00EA19E6" w:rsidP="008A7468">
      <w:r>
        <w:separator/>
      </w:r>
    </w:p>
  </w:footnote>
  <w:footnote w:type="continuationSeparator" w:id="0">
    <w:p w14:paraId="61443210" w14:textId="77777777" w:rsidR="00EA19E6" w:rsidRDefault="00EA19E6" w:rsidP="008A7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7CE9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486EB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CEA0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C9434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4C9F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B2A23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09C9CF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7245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96B1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0026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918C0"/>
    <w:multiLevelType w:val="hybridMultilevel"/>
    <w:tmpl w:val="78C46D36"/>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8FB3936"/>
    <w:multiLevelType w:val="hybridMultilevel"/>
    <w:tmpl w:val="D2824E54"/>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01">
      <w:start w:val="1"/>
      <w:numFmt w:val="bullet"/>
      <w:lvlText w:val=""/>
      <w:lvlJc w:val="left"/>
      <w:pPr>
        <w:ind w:left="2880" w:hanging="180"/>
      </w:pPr>
      <w:rPr>
        <w:rFonts w:ascii="Symbol" w:hAnsi="Symbol" w:hint="default"/>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A93635D"/>
    <w:multiLevelType w:val="hybridMultilevel"/>
    <w:tmpl w:val="D53E46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0C7F20F3"/>
    <w:multiLevelType w:val="hybridMultilevel"/>
    <w:tmpl w:val="13E6C3E4"/>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1017B31"/>
    <w:multiLevelType w:val="multilevel"/>
    <w:tmpl w:val="6150D6EC"/>
    <w:numStyleLink w:val="AgendaItems"/>
  </w:abstractNum>
  <w:abstractNum w:abstractNumId="15" w15:restartNumberingAfterBreak="0">
    <w:nsid w:val="17CF101A"/>
    <w:multiLevelType w:val="hybridMultilevel"/>
    <w:tmpl w:val="8C867020"/>
    <w:lvl w:ilvl="0" w:tplc="0409000B">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91E4863"/>
    <w:multiLevelType w:val="hybridMultilevel"/>
    <w:tmpl w:val="9F309B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1BB11929"/>
    <w:multiLevelType w:val="hybridMultilevel"/>
    <w:tmpl w:val="A7363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1EF71662"/>
    <w:multiLevelType w:val="hybridMultilevel"/>
    <w:tmpl w:val="9A58B1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9D87F21"/>
    <w:multiLevelType w:val="hybridMultilevel"/>
    <w:tmpl w:val="FF3C55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2AFC52F5"/>
    <w:multiLevelType w:val="multilevel"/>
    <w:tmpl w:val="6150D6EC"/>
    <w:styleLink w:val="AgendaItems"/>
    <w:lvl w:ilvl="0">
      <w:start w:val="1"/>
      <w:numFmt w:val="upperRoman"/>
      <w:lvlText w:val="%1."/>
      <w:lvlJc w:val="left"/>
      <w:pPr>
        <w:tabs>
          <w:tab w:val="num" w:pos="1440"/>
        </w:tabs>
        <w:ind w:left="1440" w:hanging="720"/>
      </w:pPr>
      <w:rPr>
        <w:rFonts w:ascii="Arial" w:hAnsi="Arial"/>
        <w:sz w:val="28"/>
      </w:rPr>
    </w:lvl>
    <w:lvl w:ilvl="1">
      <w:start w:val="1"/>
      <w:numFmt w:val="lowerLetter"/>
      <w:pStyle w:val="Agendadetail"/>
      <w:lvlText w:val="%2."/>
      <w:lvlJc w:val="left"/>
      <w:pPr>
        <w:tabs>
          <w:tab w:val="num" w:pos="1710"/>
        </w:tabs>
        <w:ind w:left="1710" w:hanging="360"/>
      </w:pPr>
      <w:rPr>
        <w:rFonts w:ascii="Arial" w:hAnsi="Arial"/>
        <w:sz w:val="28"/>
      </w:rPr>
    </w:lvl>
    <w:lvl w:ilvl="2">
      <w:start w:val="1"/>
      <w:numFmt w:val="lowerRoman"/>
      <w:lvlText w:val="%3."/>
      <w:lvlJc w:val="right"/>
      <w:pPr>
        <w:tabs>
          <w:tab w:val="num" w:pos="2520"/>
        </w:tabs>
        <w:ind w:left="2520" w:hanging="180"/>
      </w:pPr>
    </w:lvl>
    <w:lvl w:ilvl="3">
      <w:start w:val="1"/>
      <w:numFmt w:val="decimal"/>
      <w:lvlText w:val="%4."/>
      <w:lvlJc w:val="left"/>
      <w:pPr>
        <w:tabs>
          <w:tab w:val="num" w:pos="1170"/>
        </w:tabs>
        <w:ind w:left="117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2FB451EC"/>
    <w:multiLevelType w:val="hybridMultilevel"/>
    <w:tmpl w:val="672C7286"/>
    <w:lvl w:ilvl="0" w:tplc="2376F0C4">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08341E2"/>
    <w:multiLevelType w:val="hybridMultilevel"/>
    <w:tmpl w:val="6BB8CC4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32534735"/>
    <w:multiLevelType w:val="hybridMultilevel"/>
    <w:tmpl w:val="1276B26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FF03C5"/>
    <w:multiLevelType w:val="hybridMultilevel"/>
    <w:tmpl w:val="3D94D6FE"/>
    <w:lvl w:ilvl="0" w:tplc="04090019">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9A22AF7"/>
    <w:multiLevelType w:val="hybridMultilevel"/>
    <w:tmpl w:val="12ACA6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C73C1"/>
    <w:multiLevelType w:val="hybridMultilevel"/>
    <w:tmpl w:val="C96A9E00"/>
    <w:lvl w:ilvl="0" w:tplc="280A8988">
      <w:start w:val="1"/>
      <w:numFmt w:val="lowerLetter"/>
      <w:lvlText w:val="%1."/>
      <w:lvlJc w:val="left"/>
      <w:pPr>
        <w:ind w:left="2700" w:hanging="360"/>
      </w:pPr>
      <w:rPr>
        <w:rFonts w:ascii="Arial" w:hAnsi="Arial" w:cs="Arial" w:hint="default"/>
        <w:b w:val="0"/>
        <w:sz w:val="22"/>
        <w:szCs w:val="22"/>
      </w:rPr>
    </w:lvl>
    <w:lvl w:ilvl="1" w:tplc="04090003">
      <w:start w:val="1"/>
      <w:numFmt w:val="bullet"/>
      <w:lvlText w:val="o"/>
      <w:lvlJc w:val="left"/>
      <w:pPr>
        <w:ind w:left="3420" w:hanging="360"/>
      </w:pPr>
      <w:rPr>
        <w:rFonts w:ascii="Courier New" w:hAnsi="Courier New" w:cs="Courier New" w:hint="default"/>
      </w:rPr>
    </w:lvl>
    <w:lvl w:ilvl="2" w:tplc="0409000B">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43BC3D9F"/>
    <w:multiLevelType w:val="hybridMultilevel"/>
    <w:tmpl w:val="594E7D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68A6844"/>
    <w:multiLevelType w:val="hybridMultilevel"/>
    <w:tmpl w:val="B1FA46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295E9D"/>
    <w:multiLevelType w:val="hybridMultilevel"/>
    <w:tmpl w:val="D8A00F3C"/>
    <w:lvl w:ilvl="0" w:tplc="0409000B">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4ADC14BA"/>
    <w:multiLevelType w:val="hybridMultilevel"/>
    <w:tmpl w:val="912498AC"/>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4DE92A45"/>
    <w:multiLevelType w:val="hybridMultilevel"/>
    <w:tmpl w:val="5FACAD2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 w15:restartNumberingAfterBreak="0">
    <w:nsid w:val="4EEF672B"/>
    <w:multiLevelType w:val="hybridMultilevel"/>
    <w:tmpl w:val="DA06B22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1E20AFD"/>
    <w:multiLevelType w:val="multilevel"/>
    <w:tmpl w:val="6150D6EC"/>
    <w:numStyleLink w:val="AgendaItems"/>
  </w:abstractNum>
  <w:abstractNum w:abstractNumId="34" w15:restartNumberingAfterBreak="0">
    <w:nsid w:val="5A677752"/>
    <w:multiLevelType w:val="hybridMultilevel"/>
    <w:tmpl w:val="39B42AD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853CA3"/>
    <w:multiLevelType w:val="hybridMultilevel"/>
    <w:tmpl w:val="77B28D0E"/>
    <w:lvl w:ilvl="0" w:tplc="78420AAA">
      <w:start w:val="1"/>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75C00FF"/>
    <w:multiLevelType w:val="hybridMultilevel"/>
    <w:tmpl w:val="A60CB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8333552"/>
    <w:multiLevelType w:val="hybridMultilevel"/>
    <w:tmpl w:val="6EF2A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6DBC09E3"/>
    <w:multiLevelType w:val="hybridMultilevel"/>
    <w:tmpl w:val="140C68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F2E0300"/>
    <w:multiLevelType w:val="hybridMultilevel"/>
    <w:tmpl w:val="7AE069A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01524C3"/>
    <w:multiLevelType w:val="hybridMultilevel"/>
    <w:tmpl w:val="0FBE33A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7806637F"/>
    <w:multiLevelType w:val="hybridMultilevel"/>
    <w:tmpl w:val="B0CC139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2" w15:restartNumberingAfterBreak="0">
    <w:nsid w:val="7BF65049"/>
    <w:multiLevelType w:val="hybridMultilevel"/>
    <w:tmpl w:val="298C2768"/>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15:restartNumberingAfterBreak="0">
    <w:nsid w:val="7DC94ADF"/>
    <w:multiLevelType w:val="multilevel"/>
    <w:tmpl w:val="6150D6EC"/>
    <w:lvl w:ilvl="0">
      <w:start w:val="1"/>
      <w:numFmt w:val="upperRoman"/>
      <w:lvlText w:val="%1."/>
      <w:lvlJc w:val="left"/>
      <w:pPr>
        <w:tabs>
          <w:tab w:val="num" w:pos="1440"/>
        </w:tabs>
        <w:ind w:left="1440" w:hanging="720"/>
      </w:pPr>
      <w:rPr>
        <w:rFonts w:ascii="Arial" w:hAnsi="Arial"/>
        <w:sz w:val="28"/>
      </w:rPr>
    </w:lvl>
    <w:lvl w:ilvl="1">
      <w:start w:val="1"/>
      <w:numFmt w:val="lowerLetter"/>
      <w:lvlText w:val="%2."/>
      <w:lvlJc w:val="left"/>
      <w:pPr>
        <w:tabs>
          <w:tab w:val="num" w:pos="1800"/>
        </w:tabs>
        <w:ind w:left="1800" w:hanging="360"/>
      </w:pPr>
      <w:rPr>
        <w:rFonts w:ascii="Arial" w:hAnsi="Arial" w:cs="Arial"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22"/>
  </w:num>
  <w:num w:numId="2">
    <w:abstractNumId w:val="33"/>
  </w:num>
  <w:num w:numId="3">
    <w:abstractNumId w:val="43"/>
  </w:num>
  <w:num w:numId="4">
    <w:abstractNumId w:val="20"/>
  </w:num>
  <w:num w:numId="5">
    <w:abstractNumId w:val="14"/>
    <w:lvlOverride w:ilvl="0">
      <w:lvl w:ilvl="0">
        <w:start w:val="1"/>
        <w:numFmt w:val="upperRoman"/>
        <w:lvlText w:val="%1."/>
        <w:lvlJc w:val="left"/>
        <w:pPr>
          <w:ind w:left="0" w:firstLine="0"/>
        </w:pPr>
      </w:lvl>
    </w:lvlOverride>
    <w:lvlOverride w:ilvl="1">
      <w:lvl w:ilvl="1">
        <w:start w:val="1"/>
        <w:numFmt w:val="upperLetter"/>
        <w:pStyle w:val="Agendadetail"/>
        <w:lvlText w:val="%2."/>
        <w:lvlJc w:val="left"/>
        <w:pPr>
          <w:ind w:left="720" w:firstLine="0"/>
        </w:pPr>
      </w:lvl>
    </w:lvlOverride>
    <w:lvlOverride w:ilvl="2">
      <w:lvl w:ilvl="2">
        <w:start w:val="1"/>
        <w:numFmt w:val="decimal"/>
        <w:lvlText w:val="%3."/>
        <w:lvlJc w:val="left"/>
        <w:pPr>
          <w:ind w:left="1440" w:firstLine="0"/>
        </w:pPr>
      </w:lvl>
    </w:lvlOverride>
    <w:lvlOverride w:ilvl="3">
      <w:lvl w:ilvl="3">
        <w:start w:val="1"/>
        <w:numFmt w:val="lowerLetter"/>
        <w:lvlText w:val="%4)"/>
        <w:lvlJc w:val="left"/>
        <w:pPr>
          <w:ind w:left="2160" w:firstLine="0"/>
        </w:pPr>
      </w:lvl>
    </w:lvlOverride>
    <w:lvlOverride w:ilvl="4">
      <w:lvl w:ilvl="4">
        <w:start w:val="1"/>
        <w:numFmt w:val="decimal"/>
        <w:lvlText w:val="(%5)"/>
        <w:lvlJc w:val="left"/>
        <w:pPr>
          <w:ind w:left="2880" w:firstLine="0"/>
        </w:pPr>
      </w:lvl>
    </w:lvlOverride>
    <w:lvlOverride w:ilvl="5">
      <w:lvl w:ilvl="5">
        <w:start w:val="1"/>
        <w:numFmt w:val="lowerLetter"/>
        <w:lvlText w:val="(%6)"/>
        <w:lvlJc w:val="left"/>
        <w:pPr>
          <w:ind w:left="3600" w:firstLine="0"/>
        </w:pPr>
      </w:lvl>
    </w:lvlOverride>
    <w:lvlOverride w:ilvl="6">
      <w:lvl w:ilvl="6">
        <w:start w:val="1"/>
        <w:numFmt w:val="lowerRoman"/>
        <w:lvlText w:val="(%7)"/>
        <w:lvlJc w:val="left"/>
        <w:pPr>
          <w:ind w:left="4320" w:firstLine="0"/>
        </w:pPr>
      </w:lvl>
    </w:lvlOverride>
    <w:lvlOverride w:ilvl="7">
      <w:lvl w:ilvl="7">
        <w:start w:val="1"/>
        <w:numFmt w:val="lowerLetter"/>
        <w:lvlText w:val="(%8)"/>
        <w:lvlJc w:val="left"/>
        <w:pPr>
          <w:ind w:left="5040" w:firstLine="0"/>
        </w:pPr>
      </w:lvl>
    </w:lvlOverride>
    <w:lvlOverride w:ilvl="8">
      <w:lvl w:ilvl="8">
        <w:start w:val="1"/>
        <w:numFmt w:val="lowerRoman"/>
        <w:lvlText w:val="(%9)"/>
        <w:lvlJc w:val="left"/>
        <w:pPr>
          <w:ind w:left="5760" w:firstLine="0"/>
        </w:pPr>
      </w:lvl>
    </w:lvlOverride>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2"/>
  </w:num>
  <w:num w:numId="20">
    <w:abstractNumId w:val="36"/>
  </w:num>
  <w:num w:numId="21">
    <w:abstractNumId w:val="40"/>
  </w:num>
  <w:num w:numId="22">
    <w:abstractNumId w:val="29"/>
  </w:num>
  <w:num w:numId="23">
    <w:abstractNumId w:val="10"/>
  </w:num>
  <w:num w:numId="24">
    <w:abstractNumId w:val="26"/>
  </w:num>
  <w:num w:numId="25">
    <w:abstractNumId w:val="30"/>
  </w:num>
  <w:num w:numId="26">
    <w:abstractNumId w:val="25"/>
  </w:num>
  <w:num w:numId="27">
    <w:abstractNumId w:val="19"/>
  </w:num>
  <w:num w:numId="28">
    <w:abstractNumId w:val="15"/>
  </w:num>
  <w:num w:numId="29">
    <w:abstractNumId w:val="21"/>
  </w:num>
  <w:num w:numId="30">
    <w:abstractNumId w:val="13"/>
  </w:num>
  <w:num w:numId="31">
    <w:abstractNumId w:val="11"/>
  </w:num>
  <w:num w:numId="32">
    <w:abstractNumId w:val="18"/>
  </w:num>
  <w:num w:numId="33">
    <w:abstractNumId w:val="32"/>
  </w:num>
  <w:num w:numId="34">
    <w:abstractNumId w:val="23"/>
  </w:num>
  <w:num w:numId="35">
    <w:abstractNumId w:val="28"/>
  </w:num>
  <w:num w:numId="36">
    <w:abstractNumId w:val="38"/>
  </w:num>
  <w:num w:numId="37">
    <w:abstractNumId w:val="31"/>
  </w:num>
  <w:num w:numId="38">
    <w:abstractNumId w:val="39"/>
  </w:num>
  <w:num w:numId="39">
    <w:abstractNumId w:val="16"/>
  </w:num>
  <w:num w:numId="40">
    <w:abstractNumId w:val="34"/>
  </w:num>
  <w:num w:numId="41">
    <w:abstractNumId w:val="24"/>
  </w:num>
  <w:num w:numId="42">
    <w:abstractNumId w:val="27"/>
  </w:num>
  <w:num w:numId="43">
    <w:abstractNumId w:val="41"/>
  </w:num>
  <w:num w:numId="44">
    <w:abstractNumId w:val="37"/>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0BA"/>
    <w:rsid w:val="0000503A"/>
    <w:rsid w:val="000052FA"/>
    <w:rsid w:val="00006688"/>
    <w:rsid w:val="00006D1F"/>
    <w:rsid w:val="00006DBD"/>
    <w:rsid w:val="000172C9"/>
    <w:rsid w:val="00022B93"/>
    <w:rsid w:val="00023E57"/>
    <w:rsid w:val="000271AC"/>
    <w:rsid w:val="000276E6"/>
    <w:rsid w:val="000322BB"/>
    <w:rsid w:val="00040B35"/>
    <w:rsid w:val="000412F1"/>
    <w:rsid w:val="0004210B"/>
    <w:rsid w:val="00043A2B"/>
    <w:rsid w:val="00044E5F"/>
    <w:rsid w:val="00050322"/>
    <w:rsid w:val="000546C2"/>
    <w:rsid w:val="000550DB"/>
    <w:rsid w:val="00056074"/>
    <w:rsid w:val="000640B7"/>
    <w:rsid w:val="00086F0D"/>
    <w:rsid w:val="000922B3"/>
    <w:rsid w:val="000A425D"/>
    <w:rsid w:val="000A68C3"/>
    <w:rsid w:val="000B0771"/>
    <w:rsid w:val="000B3336"/>
    <w:rsid w:val="000B5482"/>
    <w:rsid w:val="000B732E"/>
    <w:rsid w:val="000C4694"/>
    <w:rsid w:val="000C68F8"/>
    <w:rsid w:val="000C7B10"/>
    <w:rsid w:val="000D25BB"/>
    <w:rsid w:val="000D278D"/>
    <w:rsid w:val="000E0AB3"/>
    <w:rsid w:val="000E3A1D"/>
    <w:rsid w:val="000E7922"/>
    <w:rsid w:val="000F34F1"/>
    <w:rsid w:val="000F40B3"/>
    <w:rsid w:val="000F4541"/>
    <w:rsid w:val="00103A87"/>
    <w:rsid w:val="00105A78"/>
    <w:rsid w:val="00106094"/>
    <w:rsid w:val="00106446"/>
    <w:rsid w:val="00111B65"/>
    <w:rsid w:val="00112461"/>
    <w:rsid w:val="00113943"/>
    <w:rsid w:val="00115042"/>
    <w:rsid w:val="001176BC"/>
    <w:rsid w:val="00117783"/>
    <w:rsid w:val="00131634"/>
    <w:rsid w:val="00131642"/>
    <w:rsid w:val="00136F65"/>
    <w:rsid w:val="00145849"/>
    <w:rsid w:val="00155C86"/>
    <w:rsid w:val="00156423"/>
    <w:rsid w:val="00160B90"/>
    <w:rsid w:val="00164A7C"/>
    <w:rsid w:val="00164E9F"/>
    <w:rsid w:val="00164F8F"/>
    <w:rsid w:val="00174E7C"/>
    <w:rsid w:val="00175617"/>
    <w:rsid w:val="00175EC6"/>
    <w:rsid w:val="001760CC"/>
    <w:rsid w:val="00176209"/>
    <w:rsid w:val="00182E62"/>
    <w:rsid w:val="0018608E"/>
    <w:rsid w:val="001866C4"/>
    <w:rsid w:val="00187A2E"/>
    <w:rsid w:val="00190BFD"/>
    <w:rsid w:val="00191EBA"/>
    <w:rsid w:val="001928D8"/>
    <w:rsid w:val="00192ACB"/>
    <w:rsid w:val="00193046"/>
    <w:rsid w:val="0019373C"/>
    <w:rsid w:val="00194422"/>
    <w:rsid w:val="00195250"/>
    <w:rsid w:val="001963BD"/>
    <w:rsid w:val="001A15DB"/>
    <w:rsid w:val="001A210D"/>
    <w:rsid w:val="001A3793"/>
    <w:rsid w:val="001A38E8"/>
    <w:rsid w:val="001A532F"/>
    <w:rsid w:val="001A67D1"/>
    <w:rsid w:val="001B090A"/>
    <w:rsid w:val="001B296C"/>
    <w:rsid w:val="001B2CB3"/>
    <w:rsid w:val="001B4930"/>
    <w:rsid w:val="001B5BDB"/>
    <w:rsid w:val="001C3436"/>
    <w:rsid w:val="001C49C1"/>
    <w:rsid w:val="001C6691"/>
    <w:rsid w:val="001D1A06"/>
    <w:rsid w:val="001D378E"/>
    <w:rsid w:val="001D5250"/>
    <w:rsid w:val="001D71CD"/>
    <w:rsid w:val="001E2A3D"/>
    <w:rsid w:val="001E3A1F"/>
    <w:rsid w:val="001E7A03"/>
    <w:rsid w:val="001F3480"/>
    <w:rsid w:val="001F5B8F"/>
    <w:rsid w:val="001F6D87"/>
    <w:rsid w:val="00200264"/>
    <w:rsid w:val="00200993"/>
    <w:rsid w:val="002037B8"/>
    <w:rsid w:val="002043BF"/>
    <w:rsid w:val="00206E22"/>
    <w:rsid w:val="0021233D"/>
    <w:rsid w:val="002126BD"/>
    <w:rsid w:val="00213B82"/>
    <w:rsid w:val="002151D7"/>
    <w:rsid w:val="00216502"/>
    <w:rsid w:val="00217128"/>
    <w:rsid w:val="00221E93"/>
    <w:rsid w:val="00222FB0"/>
    <w:rsid w:val="00223D5A"/>
    <w:rsid w:val="002305EE"/>
    <w:rsid w:val="00231CE5"/>
    <w:rsid w:val="002325A3"/>
    <w:rsid w:val="00237141"/>
    <w:rsid w:val="00240914"/>
    <w:rsid w:val="00246C42"/>
    <w:rsid w:val="002543AD"/>
    <w:rsid w:val="00254C78"/>
    <w:rsid w:val="00256540"/>
    <w:rsid w:val="002613EF"/>
    <w:rsid w:val="00263A13"/>
    <w:rsid w:val="00265116"/>
    <w:rsid w:val="00265177"/>
    <w:rsid w:val="0026665B"/>
    <w:rsid w:val="00267D57"/>
    <w:rsid w:val="00272C9B"/>
    <w:rsid w:val="0027732A"/>
    <w:rsid w:val="00281024"/>
    <w:rsid w:val="00292B45"/>
    <w:rsid w:val="002952EF"/>
    <w:rsid w:val="00296985"/>
    <w:rsid w:val="002A19B9"/>
    <w:rsid w:val="002A6981"/>
    <w:rsid w:val="002B2C94"/>
    <w:rsid w:val="002B3C7D"/>
    <w:rsid w:val="002C18A5"/>
    <w:rsid w:val="002C278D"/>
    <w:rsid w:val="002C3AC9"/>
    <w:rsid w:val="002D0677"/>
    <w:rsid w:val="002D190F"/>
    <w:rsid w:val="002D2238"/>
    <w:rsid w:val="002D44E7"/>
    <w:rsid w:val="002D62B5"/>
    <w:rsid w:val="002E0FC5"/>
    <w:rsid w:val="002E24F7"/>
    <w:rsid w:val="002E49C1"/>
    <w:rsid w:val="002E577B"/>
    <w:rsid w:val="002F56D5"/>
    <w:rsid w:val="002F584B"/>
    <w:rsid w:val="002F5D9C"/>
    <w:rsid w:val="002F78A3"/>
    <w:rsid w:val="00303387"/>
    <w:rsid w:val="0030529A"/>
    <w:rsid w:val="0030663E"/>
    <w:rsid w:val="0031071F"/>
    <w:rsid w:val="00314CF2"/>
    <w:rsid w:val="003217D8"/>
    <w:rsid w:val="0032219D"/>
    <w:rsid w:val="003360D5"/>
    <w:rsid w:val="00336186"/>
    <w:rsid w:val="00336914"/>
    <w:rsid w:val="00340346"/>
    <w:rsid w:val="0034356A"/>
    <w:rsid w:val="003439DD"/>
    <w:rsid w:val="003440E8"/>
    <w:rsid w:val="003503EA"/>
    <w:rsid w:val="003519A4"/>
    <w:rsid w:val="00353EB7"/>
    <w:rsid w:val="003567D1"/>
    <w:rsid w:val="00361E4A"/>
    <w:rsid w:val="003629B4"/>
    <w:rsid w:val="00367A45"/>
    <w:rsid w:val="00370B44"/>
    <w:rsid w:val="0037269C"/>
    <w:rsid w:val="00373609"/>
    <w:rsid w:val="00374FF4"/>
    <w:rsid w:val="00375A6D"/>
    <w:rsid w:val="00377BDD"/>
    <w:rsid w:val="003847FA"/>
    <w:rsid w:val="00384D54"/>
    <w:rsid w:val="00386EDE"/>
    <w:rsid w:val="003876EF"/>
    <w:rsid w:val="00387B86"/>
    <w:rsid w:val="00392A6F"/>
    <w:rsid w:val="0039590D"/>
    <w:rsid w:val="003969EB"/>
    <w:rsid w:val="00397875"/>
    <w:rsid w:val="003A1CF3"/>
    <w:rsid w:val="003A3173"/>
    <w:rsid w:val="003A4876"/>
    <w:rsid w:val="003A541F"/>
    <w:rsid w:val="003B4014"/>
    <w:rsid w:val="003C3A54"/>
    <w:rsid w:val="003C3A76"/>
    <w:rsid w:val="003C4EC9"/>
    <w:rsid w:val="003D70A6"/>
    <w:rsid w:val="003D75EB"/>
    <w:rsid w:val="003D7AF8"/>
    <w:rsid w:val="003E1F1F"/>
    <w:rsid w:val="003E4855"/>
    <w:rsid w:val="003E5BEF"/>
    <w:rsid w:val="003F1553"/>
    <w:rsid w:val="00403BEB"/>
    <w:rsid w:val="0040710C"/>
    <w:rsid w:val="004104A8"/>
    <w:rsid w:val="0041340B"/>
    <w:rsid w:val="004175FB"/>
    <w:rsid w:val="00432CCE"/>
    <w:rsid w:val="004342C4"/>
    <w:rsid w:val="0043433C"/>
    <w:rsid w:val="00434679"/>
    <w:rsid w:val="004357B5"/>
    <w:rsid w:val="0044038E"/>
    <w:rsid w:val="004427CB"/>
    <w:rsid w:val="00447534"/>
    <w:rsid w:val="00447AA0"/>
    <w:rsid w:val="0045237E"/>
    <w:rsid w:val="0045246B"/>
    <w:rsid w:val="0045466A"/>
    <w:rsid w:val="00454676"/>
    <w:rsid w:val="00454A7B"/>
    <w:rsid w:val="00456322"/>
    <w:rsid w:val="00461D73"/>
    <w:rsid w:val="0047535C"/>
    <w:rsid w:val="00487F26"/>
    <w:rsid w:val="00491AA7"/>
    <w:rsid w:val="004935E7"/>
    <w:rsid w:val="00493970"/>
    <w:rsid w:val="00493BC4"/>
    <w:rsid w:val="00497D7C"/>
    <w:rsid w:val="004A0F20"/>
    <w:rsid w:val="004A1C76"/>
    <w:rsid w:val="004A20AA"/>
    <w:rsid w:val="004A31C6"/>
    <w:rsid w:val="004A6C4B"/>
    <w:rsid w:val="004A789C"/>
    <w:rsid w:val="004B1402"/>
    <w:rsid w:val="004B1675"/>
    <w:rsid w:val="004C3D89"/>
    <w:rsid w:val="004C5284"/>
    <w:rsid w:val="004C5A79"/>
    <w:rsid w:val="004C62BE"/>
    <w:rsid w:val="004D0613"/>
    <w:rsid w:val="004D1545"/>
    <w:rsid w:val="004D186E"/>
    <w:rsid w:val="004D3F91"/>
    <w:rsid w:val="004D4C01"/>
    <w:rsid w:val="004D5FA2"/>
    <w:rsid w:val="004E13C7"/>
    <w:rsid w:val="004E20AD"/>
    <w:rsid w:val="004E49AF"/>
    <w:rsid w:val="004F143A"/>
    <w:rsid w:val="004F3F87"/>
    <w:rsid w:val="004F700B"/>
    <w:rsid w:val="00500120"/>
    <w:rsid w:val="0050101F"/>
    <w:rsid w:val="00503271"/>
    <w:rsid w:val="00507774"/>
    <w:rsid w:val="00511797"/>
    <w:rsid w:val="00512DBC"/>
    <w:rsid w:val="00514197"/>
    <w:rsid w:val="00515DB2"/>
    <w:rsid w:val="00516378"/>
    <w:rsid w:val="0052000A"/>
    <w:rsid w:val="005216C0"/>
    <w:rsid w:val="00533742"/>
    <w:rsid w:val="00534A9D"/>
    <w:rsid w:val="00535EFE"/>
    <w:rsid w:val="00544884"/>
    <w:rsid w:val="005459DD"/>
    <w:rsid w:val="005578EE"/>
    <w:rsid w:val="005651F4"/>
    <w:rsid w:val="00565B86"/>
    <w:rsid w:val="00570787"/>
    <w:rsid w:val="00572DC3"/>
    <w:rsid w:val="00577634"/>
    <w:rsid w:val="00580B0B"/>
    <w:rsid w:val="00582F13"/>
    <w:rsid w:val="00584545"/>
    <w:rsid w:val="00587CB1"/>
    <w:rsid w:val="00587DE2"/>
    <w:rsid w:val="005905CD"/>
    <w:rsid w:val="00593FDC"/>
    <w:rsid w:val="0059649D"/>
    <w:rsid w:val="00597525"/>
    <w:rsid w:val="005A2D7A"/>
    <w:rsid w:val="005A3ADE"/>
    <w:rsid w:val="005B1E46"/>
    <w:rsid w:val="005B2780"/>
    <w:rsid w:val="005B33D2"/>
    <w:rsid w:val="005B3516"/>
    <w:rsid w:val="005B4AE8"/>
    <w:rsid w:val="005B644C"/>
    <w:rsid w:val="005B7A7A"/>
    <w:rsid w:val="005C2686"/>
    <w:rsid w:val="005C3380"/>
    <w:rsid w:val="005C52CB"/>
    <w:rsid w:val="005C5951"/>
    <w:rsid w:val="005E082A"/>
    <w:rsid w:val="005E12C5"/>
    <w:rsid w:val="005E4129"/>
    <w:rsid w:val="005E60A4"/>
    <w:rsid w:val="005E7BA5"/>
    <w:rsid w:val="005F17F0"/>
    <w:rsid w:val="006025CD"/>
    <w:rsid w:val="00602C4A"/>
    <w:rsid w:val="006048AF"/>
    <w:rsid w:val="006055D5"/>
    <w:rsid w:val="0061287D"/>
    <w:rsid w:val="00620900"/>
    <w:rsid w:val="00625301"/>
    <w:rsid w:val="00630395"/>
    <w:rsid w:val="00631F67"/>
    <w:rsid w:val="00634740"/>
    <w:rsid w:val="00635666"/>
    <w:rsid w:val="00636E87"/>
    <w:rsid w:val="00644436"/>
    <w:rsid w:val="00645498"/>
    <w:rsid w:val="0064725A"/>
    <w:rsid w:val="00651891"/>
    <w:rsid w:val="0065273E"/>
    <w:rsid w:val="00654582"/>
    <w:rsid w:val="0065508B"/>
    <w:rsid w:val="0065735D"/>
    <w:rsid w:val="00662779"/>
    <w:rsid w:val="00664C24"/>
    <w:rsid w:val="006737CD"/>
    <w:rsid w:val="00675F3B"/>
    <w:rsid w:val="00680719"/>
    <w:rsid w:val="0068158A"/>
    <w:rsid w:val="00682D17"/>
    <w:rsid w:val="00684803"/>
    <w:rsid w:val="0068593D"/>
    <w:rsid w:val="006878BD"/>
    <w:rsid w:val="0069103E"/>
    <w:rsid w:val="00696A60"/>
    <w:rsid w:val="006A1A6B"/>
    <w:rsid w:val="006A3705"/>
    <w:rsid w:val="006A72E8"/>
    <w:rsid w:val="006B23E1"/>
    <w:rsid w:val="006C1D00"/>
    <w:rsid w:val="006D1DD8"/>
    <w:rsid w:val="006D74BF"/>
    <w:rsid w:val="006E1181"/>
    <w:rsid w:val="006E1A48"/>
    <w:rsid w:val="006E6C03"/>
    <w:rsid w:val="006F40B8"/>
    <w:rsid w:val="006F444D"/>
    <w:rsid w:val="006F71FB"/>
    <w:rsid w:val="007001FF"/>
    <w:rsid w:val="0071055F"/>
    <w:rsid w:val="00715BF9"/>
    <w:rsid w:val="0072289D"/>
    <w:rsid w:val="00724757"/>
    <w:rsid w:val="007303E1"/>
    <w:rsid w:val="00731DB4"/>
    <w:rsid w:val="00732E30"/>
    <w:rsid w:val="007331B2"/>
    <w:rsid w:val="007339B6"/>
    <w:rsid w:val="00735CBF"/>
    <w:rsid w:val="007377C7"/>
    <w:rsid w:val="007401B5"/>
    <w:rsid w:val="00740A9A"/>
    <w:rsid w:val="00743396"/>
    <w:rsid w:val="00750162"/>
    <w:rsid w:val="00751EEE"/>
    <w:rsid w:val="00755B7B"/>
    <w:rsid w:val="007601FF"/>
    <w:rsid w:val="00762334"/>
    <w:rsid w:val="00763B3D"/>
    <w:rsid w:val="0076661A"/>
    <w:rsid w:val="00766C71"/>
    <w:rsid w:val="00767EE0"/>
    <w:rsid w:val="0077693F"/>
    <w:rsid w:val="00780319"/>
    <w:rsid w:val="007821E6"/>
    <w:rsid w:val="00782C68"/>
    <w:rsid w:val="00782DD0"/>
    <w:rsid w:val="00782EF9"/>
    <w:rsid w:val="00784248"/>
    <w:rsid w:val="0078486E"/>
    <w:rsid w:val="007875B1"/>
    <w:rsid w:val="00787B54"/>
    <w:rsid w:val="00791445"/>
    <w:rsid w:val="00791635"/>
    <w:rsid w:val="0079223D"/>
    <w:rsid w:val="00792E15"/>
    <w:rsid w:val="007932F7"/>
    <w:rsid w:val="0079438E"/>
    <w:rsid w:val="00796401"/>
    <w:rsid w:val="007A44A0"/>
    <w:rsid w:val="007A5381"/>
    <w:rsid w:val="007A62ED"/>
    <w:rsid w:val="007C1B85"/>
    <w:rsid w:val="007C35CB"/>
    <w:rsid w:val="007C5CDB"/>
    <w:rsid w:val="007D43B2"/>
    <w:rsid w:val="007D4A20"/>
    <w:rsid w:val="007D512D"/>
    <w:rsid w:val="007D7061"/>
    <w:rsid w:val="007E06D0"/>
    <w:rsid w:val="007E4527"/>
    <w:rsid w:val="007E7E02"/>
    <w:rsid w:val="007F0EC9"/>
    <w:rsid w:val="007F33AC"/>
    <w:rsid w:val="00801353"/>
    <w:rsid w:val="008031D6"/>
    <w:rsid w:val="0080419E"/>
    <w:rsid w:val="00811F73"/>
    <w:rsid w:val="0082239B"/>
    <w:rsid w:val="00822EAD"/>
    <w:rsid w:val="00825B88"/>
    <w:rsid w:val="00827634"/>
    <w:rsid w:val="00827B11"/>
    <w:rsid w:val="00831871"/>
    <w:rsid w:val="0083433B"/>
    <w:rsid w:val="0084065B"/>
    <w:rsid w:val="00847EA8"/>
    <w:rsid w:val="008533FB"/>
    <w:rsid w:val="008608BB"/>
    <w:rsid w:val="00860D22"/>
    <w:rsid w:val="00861CA6"/>
    <w:rsid w:val="00861E56"/>
    <w:rsid w:val="00864BE9"/>
    <w:rsid w:val="00865C45"/>
    <w:rsid w:val="008719AB"/>
    <w:rsid w:val="008754AD"/>
    <w:rsid w:val="0088600F"/>
    <w:rsid w:val="008A1556"/>
    <w:rsid w:val="008A1B23"/>
    <w:rsid w:val="008A1FDC"/>
    <w:rsid w:val="008A499C"/>
    <w:rsid w:val="008A53A9"/>
    <w:rsid w:val="008A62E7"/>
    <w:rsid w:val="008A7468"/>
    <w:rsid w:val="008B088F"/>
    <w:rsid w:val="008B40F9"/>
    <w:rsid w:val="008B6BEE"/>
    <w:rsid w:val="008C1740"/>
    <w:rsid w:val="008C2971"/>
    <w:rsid w:val="008C4062"/>
    <w:rsid w:val="008C4AAF"/>
    <w:rsid w:val="008C5172"/>
    <w:rsid w:val="008C52E2"/>
    <w:rsid w:val="008C62C7"/>
    <w:rsid w:val="008C6433"/>
    <w:rsid w:val="008D3A63"/>
    <w:rsid w:val="008D4881"/>
    <w:rsid w:val="008E51AB"/>
    <w:rsid w:val="008E6158"/>
    <w:rsid w:val="008E69AD"/>
    <w:rsid w:val="008F575B"/>
    <w:rsid w:val="00903687"/>
    <w:rsid w:val="00904DE4"/>
    <w:rsid w:val="00904F88"/>
    <w:rsid w:val="0090543D"/>
    <w:rsid w:val="00913614"/>
    <w:rsid w:val="0091420C"/>
    <w:rsid w:val="00921164"/>
    <w:rsid w:val="00922289"/>
    <w:rsid w:val="00925BAD"/>
    <w:rsid w:val="00925D81"/>
    <w:rsid w:val="00926390"/>
    <w:rsid w:val="00934178"/>
    <w:rsid w:val="00941DCB"/>
    <w:rsid w:val="00943C70"/>
    <w:rsid w:val="00945582"/>
    <w:rsid w:val="00954A3F"/>
    <w:rsid w:val="00954B1B"/>
    <w:rsid w:val="00964093"/>
    <w:rsid w:val="00964574"/>
    <w:rsid w:val="00964576"/>
    <w:rsid w:val="00971306"/>
    <w:rsid w:val="00971437"/>
    <w:rsid w:val="00975AE3"/>
    <w:rsid w:val="00976CED"/>
    <w:rsid w:val="009840A9"/>
    <w:rsid w:val="0098563D"/>
    <w:rsid w:val="00986AC0"/>
    <w:rsid w:val="00990E18"/>
    <w:rsid w:val="009948A8"/>
    <w:rsid w:val="00995ECE"/>
    <w:rsid w:val="009965BC"/>
    <w:rsid w:val="009A130E"/>
    <w:rsid w:val="009A1FDD"/>
    <w:rsid w:val="009A5E8D"/>
    <w:rsid w:val="009A6B59"/>
    <w:rsid w:val="009B0659"/>
    <w:rsid w:val="009C15B9"/>
    <w:rsid w:val="009C4637"/>
    <w:rsid w:val="009D0A12"/>
    <w:rsid w:val="009D2408"/>
    <w:rsid w:val="009D53BA"/>
    <w:rsid w:val="009E0F7C"/>
    <w:rsid w:val="009E3B90"/>
    <w:rsid w:val="009E6310"/>
    <w:rsid w:val="009F0922"/>
    <w:rsid w:val="009F2B2A"/>
    <w:rsid w:val="00A0349A"/>
    <w:rsid w:val="00A07866"/>
    <w:rsid w:val="00A206D6"/>
    <w:rsid w:val="00A2093D"/>
    <w:rsid w:val="00A255EB"/>
    <w:rsid w:val="00A27912"/>
    <w:rsid w:val="00A31AD6"/>
    <w:rsid w:val="00A3497B"/>
    <w:rsid w:val="00A354DF"/>
    <w:rsid w:val="00A356AC"/>
    <w:rsid w:val="00A373A6"/>
    <w:rsid w:val="00A37728"/>
    <w:rsid w:val="00A37CC6"/>
    <w:rsid w:val="00A44053"/>
    <w:rsid w:val="00A44E49"/>
    <w:rsid w:val="00A46D9D"/>
    <w:rsid w:val="00A4770E"/>
    <w:rsid w:val="00A54470"/>
    <w:rsid w:val="00A62D22"/>
    <w:rsid w:val="00A65494"/>
    <w:rsid w:val="00A67498"/>
    <w:rsid w:val="00A71BFE"/>
    <w:rsid w:val="00A741C7"/>
    <w:rsid w:val="00A76284"/>
    <w:rsid w:val="00A76311"/>
    <w:rsid w:val="00A83F4A"/>
    <w:rsid w:val="00A8494C"/>
    <w:rsid w:val="00A85643"/>
    <w:rsid w:val="00A90C88"/>
    <w:rsid w:val="00A953E4"/>
    <w:rsid w:val="00A96F57"/>
    <w:rsid w:val="00AA02A9"/>
    <w:rsid w:val="00AA13F9"/>
    <w:rsid w:val="00AA1A9A"/>
    <w:rsid w:val="00AA4A04"/>
    <w:rsid w:val="00AA5D7A"/>
    <w:rsid w:val="00AB0767"/>
    <w:rsid w:val="00AB1621"/>
    <w:rsid w:val="00AB2D9A"/>
    <w:rsid w:val="00AB4F27"/>
    <w:rsid w:val="00AB54C8"/>
    <w:rsid w:val="00AB7245"/>
    <w:rsid w:val="00AB7A5C"/>
    <w:rsid w:val="00AC0B43"/>
    <w:rsid w:val="00AC259F"/>
    <w:rsid w:val="00AC2E09"/>
    <w:rsid w:val="00AD2F95"/>
    <w:rsid w:val="00AD563E"/>
    <w:rsid w:val="00AD7D7D"/>
    <w:rsid w:val="00AE303E"/>
    <w:rsid w:val="00AE6335"/>
    <w:rsid w:val="00AE670D"/>
    <w:rsid w:val="00AE7380"/>
    <w:rsid w:val="00AF24DE"/>
    <w:rsid w:val="00AF2B07"/>
    <w:rsid w:val="00AF3699"/>
    <w:rsid w:val="00B031BF"/>
    <w:rsid w:val="00B04F4A"/>
    <w:rsid w:val="00B10EEC"/>
    <w:rsid w:val="00B114E5"/>
    <w:rsid w:val="00B13ECB"/>
    <w:rsid w:val="00B15B54"/>
    <w:rsid w:val="00B16904"/>
    <w:rsid w:val="00B16ECB"/>
    <w:rsid w:val="00B248E5"/>
    <w:rsid w:val="00B257F0"/>
    <w:rsid w:val="00B33920"/>
    <w:rsid w:val="00B36D8C"/>
    <w:rsid w:val="00B36E2D"/>
    <w:rsid w:val="00B43AAB"/>
    <w:rsid w:val="00B43E9F"/>
    <w:rsid w:val="00B4497F"/>
    <w:rsid w:val="00B473E6"/>
    <w:rsid w:val="00B50859"/>
    <w:rsid w:val="00B570BA"/>
    <w:rsid w:val="00B57BCD"/>
    <w:rsid w:val="00B61D4A"/>
    <w:rsid w:val="00B734B9"/>
    <w:rsid w:val="00B73FD5"/>
    <w:rsid w:val="00B74F52"/>
    <w:rsid w:val="00B774DC"/>
    <w:rsid w:val="00B8023B"/>
    <w:rsid w:val="00B84DC2"/>
    <w:rsid w:val="00B8509D"/>
    <w:rsid w:val="00B8758C"/>
    <w:rsid w:val="00B87A84"/>
    <w:rsid w:val="00B90239"/>
    <w:rsid w:val="00B92AEB"/>
    <w:rsid w:val="00B941B2"/>
    <w:rsid w:val="00B95572"/>
    <w:rsid w:val="00BA251E"/>
    <w:rsid w:val="00BA6BCC"/>
    <w:rsid w:val="00BB1D6F"/>
    <w:rsid w:val="00BB34E0"/>
    <w:rsid w:val="00BB49F5"/>
    <w:rsid w:val="00BB4AFE"/>
    <w:rsid w:val="00BB755F"/>
    <w:rsid w:val="00BC3B80"/>
    <w:rsid w:val="00BC4998"/>
    <w:rsid w:val="00BC4A39"/>
    <w:rsid w:val="00BC7448"/>
    <w:rsid w:val="00BD1EE7"/>
    <w:rsid w:val="00BD317B"/>
    <w:rsid w:val="00BD3265"/>
    <w:rsid w:val="00BD49D2"/>
    <w:rsid w:val="00BD6BF5"/>
    <w:rsid w:val="00BE048A"/>
    <w:rsid w:val="00BE1AEC"/>
    <w:rsid w:val="00BE39C8"/>
    <w:rsid w:val="00BE536A"/>
    <w:rsid w:val="00BF235D"/>
    <w:rsid w:val="00BF473D"/>
    <w:rsid w:val="00BF71D2"/>
    <w:rsid w:val="00BF7401"/>
    <w:rsid w:val="00C01370"/>
    <w:rsid w:val="00C03343"/>
    <w:rsid w:val="00C06341"/>
    <w:rsid w:val="00C228A6"/>
    <w:rsid w:val="00C23BDE"/>
    <w:rsid w:val="00C24669"/>
    <w:rsid w:val="00C3471B"/>
    <w:rsid w:val="00C34E41"/>
    <w:rsid w:val="00C34E48"/>
    <w:rsid w:val="00C36EDF"/>
    <w:rsid w:val="00C37FB4"/>
    <w:rsid w:val="00C4379B"/>
    <w:rsid w:val="00C47ADF"/>
    <w:rsid w:val="00C56045"/>
    <w:rsid w:val="00C577EC"/>
    <w:rsid w:val="00C60883"/>
    <w:rsid w:val="00C6314E"/>
    <w:rsid w:val="00C6359D"/>
    <w:rsid w:val="00C67C40"/>
    <w:rsid w:val="00C7029F"/>
    <w:rsid w:val="00C7328B"/>
    <w:rsid w:val="00C74EC3"/>
    <w:rsid w:val="00C763A3"/>
    <w:rsid w:val="00C763F3"/>
    <w:rsid w:val="00C80BDD"/>
    <w:rsid w:val="00C80E8A"/>
    <w:rsid w:val="00C86398"/>
    <w:rsid w:val="00C90365"/>
    <w:rsid w:val="00C907C3"/>
    <w:rsid w:val="00C92125"/>
    <w:rsid w:val="00C93A28"/>
    <w:rsid w:val="00C93F4D"/>
    <w:rsid w:val="00C947FA"/>
    <w:rsid w:val="00C9610B"/>
    <w:rsid w:val="00C96E1A"/>
    <w:rsid w:val="00CA0B03"/>
    <w:rsid w:val="00CA4A97"/>
    <w:rsid w:val="00CA56E6"/>
    <w:rsid w:val="00CB3E89"/>
    <w:rsid w:val="00CB6808"/>
    <w:rsid w:val="00CC11CA"/>
    <w:rsid w:val="00CC20A4"/>
    <w:rsid w:val="00CC3267"/>
    <w:rsid w:val="00CC481B"/>
    <w:rsid w:val="00CC5C7C"/>
    <w:rsid w:val="00CC696E"/>
    <w:rsid w:val="00CC73E8"/>
    <w:rsid w:val="00CD4C68"/>
    <w:rsid w:val="00CE108F"/>
    <w:rsid w:val="00CE209A"/>
    <w:rsid w:val="00CE4343"/>
    <w:rsid w:val="00CF1E65"/>
    <w:rsid w:val="00CF209D"/>
    <w:rsid w:val="00CF4289"/>
    <w:rsid w:val="00CF4424"/>
    <w:rsid w:val="00CF541C"/>
    <w:rsid w:val="00D0170E"/>
    <w:rsid w:val="00D02B14"/>
    <w:rsid w:val="00D02E46"/>
    <w:rsid w:val="00D0490E"/>
    <w:rsid w:val="00D146F3"/>
    <w:rsid w:val="00D17735"/>
    <w:rsid w:val="00D20730"/>
    <w:rsid w:val="00D22B2A"/>
    <w:rsid w:val="00D24BC5"/>
    <w:rsid w:val="00D25C54"/>
    <w:rsid w:val="00D32131"/>
    <w:rsid w:val="00D36689"/>
    <w:rsid w:val="00D37FF3"/>
    <w:rsid w:val="00D420BC"/>
    <w:rsid w:val="00D427E6"/>
    <w:rsid w:val="00D43EC1"/>
    <w:rsid w:val="00D46949"/>
    <w:rsid w:val="00D47D37"/>
    <w:rsid w:val="00D538BC"/>
    <w:rsid w:val="00D54A35"/>
    <w:rsid w:val="00D5661B"/>
    <w:rsid w:val="00D60D0B"/>
    <w:rsid w:val="00D71175"/>
    <w:rsid w:val="00D73462"/>
    <w:rsid w:val="00D804FA"/>
    <w:rsid w:val="00D815C9"/>
    <w:rsid w:val="00D82EBC"/>
    <w:rsid w:val="00D92117"/>
    <w:rsid w:val="00D93335"/>
    <w:rsid w:val="00D94665"/>
    <w:rsid w:val="00D949A7"/>
    <w:rsid w:val="00D9556D"/>
    <w:rsid w:val="00DA2A1A"/>
    <w:rsid w:val="00DA2E1B"/>
    <w:rsid w:val="00DA33F2"/>
    <w:rsid w:val="00DA4B8C"/>
    <w:rsid w:val="00DA5702"/>
    <w:rsid w:val="00DB3BBA"/>
    <w:rsid w:val="00DB3F1D"/>
    <w:rsid w:val="00DB4001"/>
    <w:rsid w:val="00DC0D01"/>
    <w:rsid w:val="00DC4E8E"/>
    <w:rsid w:val="00DC67F5"/>
    <w:rsid w:val="00DC7559"/>
    <w:rsid w:val="00DD1578"/>
    <w:rsid w:val="00DD453D"/>
    <w:rsid w:val="00DD4AAE"/>
    <w:rsid w:val="00DD4B97"/>
    <w:rsid w:val="00DD4E43"/>
    <w:rsid w:val="00DD5133"/>
    <w:rsid w:val="00DD7993"/>
    <w:rsid w:val="00DE3363"/>
    <w:rsid w:val="00DE5403"/>
    <w:rsid w:val="00DE5903"/>
    <w:rsid w:val="00DF2D0B"/>
    <w:rsid w:val="00DF491D"/>
    <w:rsid w:val="00DF70D4"/>
    <w:rsid w:val="00E03CFA"/>
    <w:rsid w:val="00E16D65"/>
    <w:rsid w:val="00E210A6"/>
    <w:rsid w:val="00E24D9C"/>
    <w:rsid w:val="00E27915"/>
    <w:rsid w:val="00E318B5"/>
    <w:rsid w:val="00E363E4"/>
    <w:rsid w:val="00E36B41"/>
    <w:rsid w:val="00E36DF0"/>
    <w:rsid w:val="00E4066D"/>
    <w:rsid w:val="00E41C2E"/>
    <w:rsid w:val="00E41F8E"/>
    <w:rsid w:val="00E44065"/>
    <w:rsid w:val="00E4566A"/>
    <w:rsid w:val="00E51B74"/>
    <w:rsid w:val="00E5366A"/>
    <w:rsid w:val="00E60DAE"/>
    <w:rsid w:val="00E618A2"/>
    <w:rsid w:val="00E76D83"/>
    <w:rsid w:val="00E77EDD"/>
    <w:rsid w:val="00E811DA"/>
    <w:rsid w:val="00E84412"/>
    <w:rsid w:val="00E91256"/>
    <w:rsid w:val="00E9619E"/>
    <w:rsid w:val="00EA18FF"/>
    <w:rsid w:val="00EA19E6"/>
    <w:rsid w:val="00EA2FB0"/>
    <w:rsid w:val="00EA3979"/>
    <w:rsid w:val="00EA4D57"/>
    <w:rsid w:val="00EA5311"/>
    <w:rsid w:val="00EA783C"/>
    <w:rsid w:val="00EB53E3"/>
    <w:rsid w:val="00EB5A37"/>
    <w:rsid w:val="00EB712E"/>
    <w:rsid w:val="00EC3405"/>
    <w:rsid w:val="00EC449A"/>
    <w:rsid w:val="00ED6F1D"/>
    <w:rsid w:val="00EE1C9B"/>
    <w:rsid w:val="00EE1F14"/>
    <w:rsid w:val="00EE3688"/>
    <w:rsid w:val="00EF0D89"/>
    <w:rsid w:val="00EF454B"/>
    <w:rsid w:val="00EF61DF"/>
    <w:rsid w:val="00F0074B"/>
    <w:rsid w:val="00F02789"/>
    <w:rsid w:val="00F10BC8"/>
    <w:rsid w:val="00F120F2"/>
    <w:rsid w:val="00F157BE"/>
    <w:rsid w:val="00F15BFC"/>
    <w:rsid w:val="00F16693"/>
    <w:rsid w:val="00F20E7D"/>
    <w:rsid w:val="00F25148"/>
    <w:rsid w:val="00F31753"/>
    <w:rsid w:val="00F322F3"/>
    <w:rsid w:val="00F32CA0"/>
    <w:rsid w:val="00F32FF0"/>
    <w:rsid w:val="00F3332E"/>
    <w:rsid w:val="00F34CA5"/>
    <w:rsid w:val="00F37B31"/>
    <w:rsid w:val="00F412F6"/>
    <w:rsid w:val="00F45915"/>
    <w:rsid w:val="00F54FBB"/>
    <w:rsid w:val="00F56799"/>
    <w:rsid w:val="00F57257"/>
    <w:rsid w:val="00F57D9F"/>
    <w:rsid w:val="00F67C0C"/>
    <w:rsid w:val="00F7130C"/>
    <w:rsid w:val="00F744CA"/>
    <w:rsid w:val="00F7653F"/>
    <w:rsid w:val="00F8246D"/>
    <w:rsid w:val="00F84665"/>
    <w:rsid w:val="00F906CB"/>
    <w:rsid w:val="00F90815"/>
    <w:rsid w:val="00F975F8"/>
    <w:rsid w:val="00FA0C9E"/>
    <w:rsid w:val="00FA6945"/>
    <w:rsid w:val="00FB3628"/>
    <w:rsid w:val="00FB5AA8"/>
    <w:rsid w:val="00FB75DB"/>
    <w:rsid w:val="00FC4CC5"/>
    <w:rsid w:val="00FC5C88"/>
    <w:rsid w:val="00FC6108"/>
    <w:rsid w:val="00FC7315"/>
    <w:rsid w:val="00FC73DD"/>
    <w:rsid w:val="00FD70AC"/>
    <w:rsid w:val="00FD7713"/>
    <w:rsid w:val="00FE7AF4"/>
    <w:rsid w:val="00FF5126"/>
    <w:rsid w:val="00FF658F"/>
    <w:rsid w:val="00FF7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7AFB8"/>
  <w15:docId w15:val="{AC6BDA8A-E262-4F5C-AB9D-DDA6A4DE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56D5"/>
    <w:rPr>
      <w:rFonts w:ascii="Palatino Linotype" w:hAnsi="Palatino Linotype"/>
      <w:sz w:val="24"/>
      <w:szCs w:val="24"/>
    </w:rPr>
  </w:style>
  <w:style w:type="paragraph" w:styleId="Heading1">
    <w:name w:val="heading 1"/>
    <w:basedOn w:val="Normal"/>
    <w:next w:val="Normal"/>
    <w:qFormat/>
    <w:rsid w:val="00782EF9"/>
    <w:pPr>
      <w:keepNext/>
      <w:spacing w:after="840"/>
      <w:jc w:val="center"/>
      <w:outlineLvl w:val="0"/>
    </w:pPr>
    <w:rPr>
      <w:rFonts w:cs="Arial"/>
      <w:b/>
      <w:bCs/>
      <w:smallCaps/>
      <w:kern w:val="32"/>
      <w:sz w:val="72"/>
      <w:szCs w:val="56"/>
    </w:rPr>
  </w:style>
  <w:style w:type="paragraph" w:styleId="Heading2">
    <w:name w:val="heading 2"/>
    <w:basedOn w:val="Normal"/>
    <w:next w:val="Normal"/>
    <w:qFormat/>
    <w:rsid w:val="00782EF9"/>
    <w:pPr>
      <w:keepNext/>
      <w:spacing w:before="720" w:after="240"/>
      <w:jc w:val="center"/>
      <w:outlineLvl w:val="1"/>
    </w:pPr>
    <w:rPr>
      <w:rFonts w:cs="Arial"/>
      <w:b/>
      <w:bCs/>
      <w:iCs/>
      <w:sz w:val="48"/>
      <w:szCs w:val="28"/>
    </w:rPr>
  </w:style>
  <w:style w:type="paragraph" w:styleId="Heading3">
    <w:name w:val="heading 3"/>
    <w:basedOn w:val="Normal"/>
    <w:next w:val="Normal"/>
    <w:link w:val="Heading3Char"/>
    <w:uiPriority w:val="9"/>
    <w:semiHidden/>
    <w:unhideWhenUsed/>
    <w:qFormat/>
    <w:rsid w:val="00675F3B"/>
    <w:pPr>
      <w:keepNext/>
      <w:keepLines/>
      <w:spacing w:before="40"/>
      <w:outlineLvl w:val="2"/>
    </w:pPr>
    <w:rPr>
      <w:rFonts w:asciiTheme="majorHAnsi" w:eastAsiaTheme="majorEastAsia" w:hAnsiTheme="majorHAnsi" w:cstheme="majorBidi"/>
      <w:color w:val="526041" w:themeColor="accent1" w:themeShade="7F"/>
    </w:rPr>
  </w:style>
  <w:style w:type="paragraph" w:styleId="Heading4">
    <w:name w:val="heading 4"/>
    <w:basedOn w:val="Normal"/>
    <w:next w:val="Normal"/>
    <w:link w:val="Heading4Char"/>
    <w:uiPriority w:val="9"/>
    <w:semiHidden/>
    <w:unhideWhenUsed/>
    <w:qFormat/>
    <w:rsid w:val="00675F3B"/>
    <w:pPr>
      <w:keepNext/>
      <w:keepLines/>
      <w:spacing w:before="40"/>
      <w:outlineLvl w:val="3"/>
    </w:pPr>
    <w:rPr>
      <w:rFonts w:asciiTheme="majorHAnsi" w:eastAsiaTheme="majorEastAsia" w:hAnsiTheme="majorHAnsi" w:cstheme="majorBidi"/>
      <w:i/>
      <w:iCs/>
      <w:color w:val="7C9163" w:themeColor="accent1" w:themeShade="BF"/>
    </w:rPr>
  </w:style>
  <w:style w:type="paragraph" w:styleId="Heading5">
    <w:name w:val="heading 5"/>
    <w:basedOn w:val="Normal"/>
    <w:next w:val="Normal"/>
    <w:link w:val="Heading5Char"/>
    <w:uiPriority w:val="9"/>
    <w:semiHidden/>
    <w:unhideWhenUsed/>
    <w:qFormat/>
    <w:rsid w:val="00675F3B"/>
    <w:pPr>
      <w:keepNext/>
      <w:keepLines/>
      <w:spacing w:before="40"/>
      <w:outlineLvl w:val="4"/>
    </w:pPr>
    <w:rPr>
      <w:rFonts w:asciiTheme="majorHAnsi" w:eastAsiaTheme="majorEastAsia" w:hAnsiTheme="majorHAnsi" w:cstheme="majorBidi"/>
      <w:color w:val="7C9163" w:themeColor="accent1" w:themeShade="BF"/>
    </w:rPr>
  </w:style>
  <w:style w:type="paragraph" w:styleId="Heading6">
    <w:name w:val="heading 6"/>
    <w:basedOn w:val="Normal"/>
    <w:next w:val="Normal"/>
    <w:link w:val="Heading6Char"/>
    <w:uiPriority w:val="9"/>
    <w:semiHidden/>
    <w:unhideWhenUsed/>
    <w:qFormat/>
    <w:rsid w:val="00675F3B"/>
    <w:pPr>
      <w:keepNext/>
      <w:keepLines/>
      <w:spacing w:before="40"/>
      <w:outlineLvl w:val="5"/>
    </w:pPr>
    <w:rPr>
      <w:rFonts w:asciiTheme="majorHAnsi" w:eastAsiaTheme="majorEastAsia" w:hAnsiTheme="majorHAnsi" w:cstheme="majorBidi"/>
      <w:color w:val="526041" w:themeColor="accent1" w:themeShade="7F"/>
    </w:rPr>
  </w:style>
  <w:style w:type="paragraph" w:styleId="Heading7">
    <w:name w:val="heading 7"/>
    <w:basedOn w:val="Normal"/>
    <w:next w:val="Normal"/>
    <w:link w:val="Heading7Char"/>
    <w:uiPriority w:val="9"/>
    <w:semiHidden/>
    <w:unhideWhenUsed/>
    <w:qFormat/>
    <w:rsid w:val="00675F3B"/>
    <w:pPr>
      <w:keepNext/>
      <w:keepLines/>
      <w:spacing w:before="40"/>
      <w:outlineLvl w:val="6"/>
    </w:pPr>
    <w:rPr>
      <w:rFonts w:asciiTheme="majorHAnsi" w:eastAsiaTheme="majorEastAsia" w:hAnsiTheme="majorHAnsi" w:cstheme="majorBidi"/>
      <w:i/>
      <w:iCs/>
      <w:color w:val="526041" w:themeColor="accent1" w:themeShade="7F"/>
    </w:rPr>
  </w:style>
  <w:style w:type="paragraph" w:styleId="Heading8">
    <w:name w:val="heading 8"/>
    <w:basedOn w:val="Normal"/>
    <w:next w:val="Normal"/>
    <w:link w:val="Heading8Char"/>
    <w:uiPriority w:val="9"/>
    <w:semiHidden/>
    <w:unhideWhenUsed/>
    <w:qFormat/>
    <w:rsid w:val="00675F3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5F3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gendaItems">
    <w:name w:val="Agenda Items"/>
    <w:basedOn w:val="NoList"/>
    <w:rsid w:val="003E5BEF"/>
    <w:pPr>
      <w:numPr>
        <w:numId w:val="4"/>
      </w:numPr>
    </w:pPr>
  </w:style>
  <w:style w:type="paragraph" w:styleId="BalloonText">
    <w:name w:val="Balloon Text"/>
    <w:basedOn w:val="Normal"/>
    <w:semiHidden/>
    <w:rsid w:val="0031071F"/>
    <w:rPr>
      <w:rFonts w:ascii="Tahoma" w:hAnsi="Tahoma" w:cs="Tahoma"/>
      <w:sz w:val="16"/>
      <w:szCs w:val="16"/>
    </w:rPr>
  </w:style>
  <w:style w:type="paragraph" w:styleId="Date">
    <w:name w:val="Date"/>
    <w:basedOn w:val="Normal"/>
    <w:next w:val="Normal"/>
    <w:rsid w:val="0031071F"/>
    <w:pPr>
      <w:jc w:val="right"/>
    </w:pPr>
    <w:rPr>
      <w:rFonts w:ascii="Arial" w:hAnsi="Arial"/>
      <w:sz w:val="28"/>
    </w:rPr>
  </w:style>
  <w:style w:type="paragraph" w:styleId="BodyText">
    <w:name w:val="Body Text"/>
    <w:basedOn w:val="Normal"/>
    <w:link w:val="BodyTextChar"/>
    <w:rsid w:val="00C763F3"/>
    <w:pPr>
      <w:spacing w:line="360" w:lineRule="auto"/>
    </w:pPr>
    <w:rPr>
      <w:rFonts w:ascii="Arial" w:hAnsi="Arial"/>
      <w:sz w:val="28"/>
    </w:rPr>
  </w:style>
  <w:style w:type="paragraph" w:customStyle="1" w:styleId="Agendadetail">
    <w:name w:val="Agenda detail"/>
    <w:basedOn w:val="BodyText"/>
    <w:rsid w:val="002F56D5"/>
    <w:pPr>
      <w:numPr>
        <w:ilvl w:val="1"/>
        <w:numId w:val="5"/>
      </w:numPr>
      <w:tabs>
        <w:tab w:val="num" w:pos="810"/>
        <w:tab w:val="num" w:pos="1710"/>
      </w:tabs>
      <w:ind w:left="810" w:hanging="360"/>
    </w:pPr>
  </w:style>
  <w:style w:type="paragraph" w:styleId="Caption">
    <w:name w:val="caption"/>
    <w:basedOn w:val="Normal"/>
    <w:next w:val="Normal"/>
    <w:qFormat/>
    <w:rsid w:val="002F56D5"/>
    <w:pPr>
      <w:spacing w:before="120" w:after="120"/>
    </w:pPr>
    <w:rPr>
      <w:b/>
      <w:bCs/>
      <w:sz w:val="20"/>
      <w:szCs w:val="20"/>
    </w:rPr>
  </w:style>
  <w:style w:type="paragraph" w:styleId="ListParagraph">
    <w:name w:val="List Paragraph"/>
    <w:basedOn w:val="Normal"/>
    <w:uiPriority w:val="34"/>
    <w:qFormat/>
    <w:rsid w:val="00D949A7"/>
    <w:pPr>
      <w:ind w:left="720"/>
    </w:pPr>
    <w:rPr>
      <w:rFonts w:ascii="Calibri" w:eastAsia="Calibri" w:hAnsi="Calibri"/>
      <w:sz w:val="22"/>
      <w:szCs w:val="22"/>
    </w:rPr>
  </w:style>
  <w:style w:type="paragraph" w:styleId="Header">
    <w:name w:val="header"/>
    <w:basedOn w:val="Normal"/>
    <w:link w:val="HeaderChar"/>
    <w:uiPriority w:val="99"/>
    <w:unhideWhenUsed/>
    <w:rsid w:val="008A7468"/>
    <w:pPr>
      <w:tabs>
        <w:tab w:val="center" w:pos="4680"/>
        <w:tab w:val="right" w:pos="9360"/>
      </w:tabs>
    </w:pPr>
  </w:style>
  <w:style w:type="character" w:customStyle="1" w:styleId="HeaderChar">
    <w:name w:val="Header Char"/>
    <w:basedOn w:val="DefaultParagraphFont"/>
    <w:link w:val="Header"/>
    <w:uiPriority w:val="99"/>
    <w:rsid w:val="008A7468"/>
    <w:rPr>
      <w:rFonts w:ascii="Palatino Linotype" w:hAnsi="Palatino Linotype"/>
      <w:sz w:val="24"/>
      <w:szCs w:val="24"/>
    </w:rPr>
  </w:style>
  <w:style w:type="paragraph" w:styleId="Footer">
    <w:name w:val="footer"/>
    <w:basedOn w:val="Normal"/>
    <w:link w:val="FooterChar"/>
    <w:uiPriority w:val="99"/>
    <w:unhideWhenUsed/>
    <w:rsid w:val="008A7468"/>
    <w:pPr>
      <w:tabs>
        <w:tab w:val="center" w:pos="4680"/>
        <w:tab w:val="right" w:pos="9360"/>
      </w:tabs>
    </w:pPr>
  </w:style>
  <w:style w:type="character" w:customStyle="1" w:styleId="FooterChar">
    <w:name w:val="Footer Char"/>
    <w:basedOn w:val="DefaultParagraphFont"/>
    <w:link w:val="Footer"/>
    <w:uiPriority w:val="99"/>
    <w:rsid w:val="008A7468"/>
    <w:rPr>
      <w:rFonts w:ascii="Palatino Linotype" w:hAnsi="Palatino Linotype"/>
      <w:sz w:val="24"/>
      <w:szCs w:val="24"/>
    </w:rPr>
  </w:style>
  <w:style w:type="character" w:customStyle="1" w:styleId="BodyTextChar">
    <w:name w:val="Body Text Char"/>
    <w:basedOn w:val="DefaultParagraphFont"/>
    <w:link w:val="BodyText"/>
    <w:rsid w:val="00735CBF"/>
    <w:rPr>
      <w:rFonts w:ascii="Arial" w:hAnsi="Arial"/>
      <w:sz w:val="28"/>
      <w:szCs w:val="24"/>
    </w:rPr>
  </w:style>
  <w:style w:type="paragraph" w:customStyle="1" w:styleId="Default">
    <w:name w:val="Default"/>
    <w:rsid w:val="00E4566A"/>
    <w:pPr>
      <w:autoSpaceDE w:val="0"/>
      <w:autoSpaceDN w:val="0"/>
      <w:adjustRightInd w:val="0"/>
    </w:pPr>
    <w:rPr>
      <w:rFonts w:ascii="Calibri" w:hAnsi="Calibri" w:cs="Calibri"/>
      <w:color w:val="000000"/>
      <w:sz w:val="24"/>
      <w:szCs w:val="24"/>
    </w:rPr>
  </w:style>
  <w:style w:type="character" w:customStyle="1" w:styleId="Heading3Char">
    <w:name w:val="Heading 3 Char"/>
    <w:basedOn w:val="DefaultParagraphFont"/>
    <w:link w:val="Heading3"/>
    <w:uiPriority w:val="9"/>
    <w:semiHidden/>
    <w:rsid w:val="00675F3B"/>
    <w:rPr>
      <w:rFonts w:asciiTheme="majorHAnsi" w:eastAsiaTheme="majorEastAsia" w:hAnsiTheme="majorHAnsi" w:cstheme="majorBidi"/>
      <w:color w:val="526041" w:themeColor="accent1" w:themeShade="7F"/>
      <w:sz w:val="24"/>
      <w:szCs w:val="24"/>
    </w:rPr>
  </w:style>
  <w:style w:type="character" w:customStyle="1" w:styleId="Heading4Char">
    <w:name w:val="Heading 4 Char"/>
    <w:basedOn w:val="DefaultParagraphFont"/>
    <w:link w:val="Heading4"/>
    <w:uiPriority w:val="9"/>
    <w:semiHidden/>
    <w:rsid w:val="00675F3B"/>
    <w:rPr>
      <w:rFonts w:asciiTheme="majorHAnsi" w:eastAsiaTheme="majorEastAsia" w:hAnsiTheme="majorHAnsi" w:cstheme="majorBidi"/>
      <w:i/>
      <w:iCs/>
      <w:color w:val="7C9163" w:themeColor="accent1" w:themeShade="BF"/>
      <w:sz w:val="24"/>
      <w:szCs w:val="24"/>
    </w:rPr>
  </w:style>
  <w:style w:type="character" w:customStyle="1" w:styleId="Heading5Char">
    <w:name w:val="Heading 5 Char"/>
    <w:basedOn w:val="DefaultParagraphFont"/>
    <w:link w:val="Heading5"/>
    <w:uiPriority w:val="9"/>
    <w:semiHidden/>
    <w:rsid w:val="00675F3B"/>
    <w:rPr>
      <w:rFonts w:asciiTheme="majorHAnsi" w:eastAsiaTheme="majorEastAsia" w:hAnsiTheme="majorHAnsi" w:cstheme="majorBidi"/>
      <w:color w:val="7C9163" w:themeColor="accent1" w:themeShade="BF"/>
      <w:sz w:val="24"/>
      <w:szCs w:val="24"/>
    </w:rPr>
  </w:style>
  <w:style w:type="character" w:customStyle="1" w:styleId="Heading6Char">
    <w:name w:val="Heading 6 Char"/>
    <w:basedOn w:val="DefaultParagraphFont"/>
    <w:link w:val="Heading6"/>
    <w:uiPriority w:val="9"/>
    <w:semiHidden/>
    <w:rsid w:val="00675F3B"/>
    <w:rPr>
      <w:rFonts w:asciiTheme="majorHAnsi" w:eastAsiaTheme="majorEastAsia" w:hAnsiTheme="majorHAnsi" w:cstheme="majorBidi"/>
      <w:color w:val="526041" w:themeColor="accent1" w:themeShade="7F"/>
      <w:sz w:val="24"/>
      <w:szCs w:val="24"/>
    </w:rPr>
  </w:style>
  <w:style w:type="character" w:customStyle="1" w:styleId="Heading7Char">
    <w:name w:val="Heading 7 Char"/>
    <w:basedOn w:val="DefaultParagraphFont"/>
    <w:link w:val="Heading7"/>
    <w:uiPriority w:val="9"/>
    <w:semiHidden/>
    <w:rsid w:val="00675F3B"/>
    <w:rPr>
      <w:rFonts w:asciiTheme="majorHAnsi" w:eastAsiaTheme="majorEastAsia" w:hAnsiTheme="majorHAnsi" w:cstheme="majorBidi"/>
      <w:i/>
      <w:iCs/>
      <w:color w:val="526041" w:themeColor="accent1" w:themeShade="7F"/>
      <w:sz w:val="24"/>
      <w:szCs w:val="24"/>
    </w:rPr>
  </w:style>
  <w:style w:type="character" w:customStyle="1" w:styleId="Heading8Char">
    <w:name w:val="Heading 8 Char"/>
    <w:basedOn w:val="DefaultParagraphFont"/>
    <w:link w:val="Heading8"/>
    <w:uiPriority w:val="9"/>
    <w:semiHidden/>
    <w:rsid w:val="00675F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5F3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556483">
      <w:bodyDiv w:val="1"/>
      <w:marLeft w:val="0"/>
      <w:marRight w:val="0"/>
      <w:marTop w:val="0"/>
      <w:marBottom w:val="0"/>
      <w:divBdr>
        <w:top w:val="none" w:sz="0" w:space="0" w:color="auto"/>
        <w:left w:val="none" w:sz="0" w:space="0" w:color="auto"/>
        <w:bottom w:val="none" w:sz="0" w:space="0" w:color="auto"/>
        <w:right w:val="none" w:sz="0" w:space="0" w:color="auto"/>
      </w:divBdr>
    </w:div>
    <w:div w:id="171812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jt62735\Application%20Data\Microsoft\Templates\Community%20meeting%20agenda.dot"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rganic">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rganic">
      <a:maj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aramond" panose="02020404030301010803"/>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rganic">
      <a:fillStyleLst>
        <a:solidFill>
          <a:schemeClr val="phClr"/>
        </a:solidFill>
        <a:gradFill rotWithShape="1">
          <a:gsLst>
            <a:gs pos="0">
              <a:schemeClr val="phClr">
                <a:tint val="60000"/>
                <a:lumMod val="110000"/>
              </a:schemeClr>
            </a:gs>
            <a:gs pos="100000">
              <a:schemeClr val="phClr">
                <a:tint val="82000"/>
              </a:schemeClr>
            </a:gs>
          </a:gsLst>
          <a:lin ang="5400000" scaled="0"/>
        </a:gradFill>
        <a:blipFill>
          <a:blip xmlns:r="http://schemas.openxmlformats.org/officeDocument/2006/relationships" r:embed="rId1">
            <a:duotone>
              <a:schemeClr val="phClr">
                <a:shade val="74000"/>
                <a:satMod val="130000"/>
                <a:lumMod val="90000"/>
              </a:schemeClr>
              <a:schemeClr val="phClr">
                <a:tint val="94000"/>
                <a:satMod val="120000"/>
                <a:lumMod val="104000"/>
              </a:schemeClr>
            </a:duotone>
          </a:blip>
          <a:tile tx="0" ty="0" sx="100000" sy="100000" flip="none" algn="tl"/>
        </a:blipFill>
      </a:fillStyleLst>
      <a:lnStyleLst>
        <a:ln w="9525"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38100" dist="25400" dir="5400000" rotWithShape="0">
              <a:srgbClr val="000000">
                <a:alpha val="60000"/>
              </a:srgbClr>
            </a:outerShdw>
          </a:effectLst>
        </a:effectStyle>
      </a:effectStyleLst>
      <a:bgFillStyleLst>
        <a:solidFill>
          <a:schemeClr val="phClr"/>
        </a:solidFill>
        <a:gradFill rotWithShape="1">
          <a:gsLst>
            <a:gs pos="0">
              <a:schemeClr val="phClr">
                <a:tint val="90000"/>
                <a:lumMod val="110000"/>
              </a:schemeClr>
            </a:gs>
            <a:gs pos="100000">
              <a:schemeClr val="phClr">
                <a:shade val="88000"/>
                <a:lumMod val="98000"/>
              </a:schemeClr>
            </a:gs>
          </a:gsLst>
          <a:lin ang="5400000" scaled="0"/>
        </a:gradFill>
        <a:blipFill>
          <a:blip xmlns:r="http://schemas.openxmlformats.org/officeDocument/2006/relationships" r:embed="rId2"/>
          <a:stretch/>
        </a:blipFill>
      </a:bgFillStyleLst>
    </a:fmtScheme>
  </a:themeElements>
  <a:objectDefaults/>
  <a:extraClrSchemeLst/>
  <a:extLst>
    <a:ext uri="{05A4C25C-085E-4340-85A3-A5531E510DB2}">
      <thm15:themeFamily xmlns:thm15="http://schemas.microsoft.com/office/thememl/2012/main" name="Organic" id="{28CDC826-8792-45C0-861B-85EB3ADEDA33}" vid="{7DAC20F1-423D-49E2-BD0B-50532748BA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79FE812D23A341A21DE942F3EC0502" ma:contentTypeVersion="4" ma:contentTypeDescription="Create a new document." ma:contentTypeScope="" ma:versionID="4b46739251a37aeef182d2495c0ceffa">
  <xsd:schema xmlns:xsd="http://www.w3.org/2001/XMLSchema" xmlns:xs="http://www.w3.org/2001/XMLSchema" xmlns:p="http://schemas.microsoft.com/office/2006/metadata/properties" xmlns:ns2="9f9f6fb2-1427-4e1a-b3d2-c93457da2867" targetNamespace="http://schemas.microsoft.com/office/2006/metadata/properties" ma:root="true" ma:fieldsID="1e4b7910129386ea332c3bf1e3b9be72" ns2:_="">
    <xsd:import namespace="9f9f6fb2-1427-4e1a-b3d2-c93457da28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9f6fb2-1427-4e1a-b3d2-c93457da28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53F0E-1151-4A8E-A7C1-22A0EAD31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9f6fb2-1427-4e1a-b3d2-c93457da2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264EF-34F2-4AD8-BB85-C11EBF32DF5A}">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9f6fb2-1427-4e1a-b3d2-c93457da2867"/>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C6F45569-D630-4403-893B-614864E53D87}">
  <ds:schemaRefs>
    <ds:schemaRef ds:uri="http://schemas.microsoft.com/sharepoint/v3/contenttype/forms"/>
  </ds:schemaRefs>
</ds:datastoreItem>
</file>

<file path=customXml/itemProps4.xml><?xml version="1.0" encoding="utf-8"?>
<ds:datastoreItem xmlns:ds="http://schemas.openxmlformats.org/officeDocument/2006/customXml" ds:itemID="{E377AE60-C014-4EA5-B7B1-B19A83B1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Community meeting agenda</Template>
  <TotalTime>250</TotalTime>
  <Pages>1</Pages>
  <Words>316</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Jacquelynn M Jury</dc:creator>
  <cp:lastModifiedBy>Jackie Jury</cp:lastModifiedBy>
  <cp:revision>36</cp:revision>
  <cp:lastPrinted>2018-01-19T19:17:00Z</cp:lastPrinted>
  <dcterms:created xsi:type="dcterms:W3CDTF">2018-01-19T19:18:00Z</dcterms:created>
  <dcterms:modified xsi:type="dcterms:W3CDTF">2018-05-17T17:41:00Z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TC060891411033</vt:lpwstr>
  </property>
  <property fmtid="{D5CDD505-2E9C-101B-9397-08002B2CF9AE}" pid="3" name="ContentTypeId">
    <vt:lpwstr>0x0101001579FE812D23A341A21DE942F3EC0502</vt:lpwstr>
  </property>
</Properties>
</file>